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A61A39" w:rsidRDefault="007E0D19" w:rsidP="00836315">
      <w:pPr>
        <w:rPr>
          <w:b/>
        </w:rPr>
      </w:pPr>
      <w:r w:rsidRPr="00BB2767">
        <w:rPr>
          <w:b/>
        </w:rPr>
        <w:t>Present:</w:t>
      </w:r>
      <w:r w:rsidR="00F308BC">
        <w:rPr>
          <w:b/>
        </w:rPr>
        <w:tab/>
      </w:r>
      <w:r w:rsidR="00F308BC">
        <w:rPr>
          <w:b/>
        </w:rPr>
        <w:tab/>
      </w:r>
      <w:r w:rsidR="00A61A39">
        <w:rPr>
          <w:b/>
        </w:rPr>
        <w:t>C. Elliott</w:t>
      </w:r>
      <w:r w:rsidR="00A61A39">
        <w:rPr>
          <w:b/>
        </w:rPr>
        <w:tab/>
      </w:r>
      <w:r w:rsidR="00A61A39">
        <w:rPr>
          <w:b/>
        </w:rPr>
        <w:tab/>
        <w:t>Mayor</w:t>
      </w:r>
    </w:p>
    <w:p w:rsidR="00294CFF" w:rsidRDefault="00DF7C4F" w:rsidP="00A61A39">
      <w:pPr>
        <w:ind w:left="1440" w:firstLine="720"/>
        <w:rPr>
          <w:b/>
        </w:rPr>
      </w:pPr>
      <w:r>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E0701F" w:rsidRDefault="00F11B28" w:rsidP="00F11B28">
      <w:pPr>
        <w:ind w:left="1440" w:firstLine="720"/>
        <w:rPr>
          <w:b/>
        </w:rPr>
      </w:pPr>
      <w:r>
        <w:rPr>
          <w:b/>
        </w:rPr>
        <w:t>B. Dove</w:t>
      </w:r>
      <w:r>
        <w:rPr>
          <w:b/>
        </w:rPr>
        <w:tab/>
      </w:r>
      <w:r>
        <w:rPr>
          <w:b/>
        </w:rPr>
        <w:tab/>
        <w:t>Councillor</w:t>
      </w:r>
    </w:p>
    <w:p w:rsidR="00A61A39" w:rsidRDefault="00A61A39" w:rsidP="00A61A39">
      <w:pPr>
        <w:ind w:left="1440" w:firstLine="720"/>
        <w:rPr>
          <w:b/>
        </w:rPr>
      </w:pPr>
      <w:r>
        <w:rPr>
          <w:b/>
        </w:rPr>
        <w:t>R. Anstey</w:t>
      </w:r>
      <w:r>
        <w:rPr>
          <w:b/>
        </w:rPr>
        <w:tab/>
      </w:r>
      <w:r>
        <w:rPr>
          <w:b/>
        </w:rPr>
        <w:tab/>
        <w:t>Councillor</w:t>
      </w:r>
    </w:p>
    <w:p w:rsidR="00A61A39" w:rsidRDefault="00A61A39" w:rsidP="00F11B28">
      <w:pPr>
        <w:ind w:left="1440" w:firstLine="720"/>
        <w:rPr>
          <w:b/>
        </w:rPr>
      </w:pP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836315" w:rsidRDefault="00F308BC" w:rsidP="00DF7C4F">
      <w:pPr>
        <w:rPr>
          <w:b/>
        </w:rPr>
      </w:pPr>
      <w:r>
        <w:rPr>
          <w:b/>
        </w:rPr>
        <w:t>Resource:</w:t>
      </w:r>
      <w:r>
        <w:rPr>
          <w:b/>
        </w:rPr>
        <w:tab/>
      </w:r>
      <w:r w:rsidR="000418F9">
        <w:rPr>
          <w:b/>
        </w:rPr>
        <w:tab/>
      </w:r>
      <w:r w:rsidR="00836315">
        <w:rPr>
          <w:b/>
        </w:rPr>
        <w:t xml:space="preserve">D. Chafe </w:t>
      </w:r>
      <w:r w:rsidR="00836315">
        <w:rPr>
          <w:b/>
        </w:rPr>
        <w:tab/>
      </w:r>
      <w:r w:rsidR="00836315">
        <w:rPr>
          <w:b/>
        </w:rPr>
        <w:tab/>
        <w:t>Chief Administrative Officer</w:t>
      </w:r>
    </w:p>
    <w:p w:rsidR="00F96C75" w:rsidRDefault="00F96C75" w:rsidP="00836315">
      <w:pPr>
        <w:ind w:left="1440" w:firstLine="720"/>
        <w:rPr>
          <w:b/>
        </w:rPr>
      </w:pPr>
      <w:r>
        <w:rPr>
          <w:b/>
        </w:rPr>
        <w:t>G. Brown</w:t>
      </w:r>
      <w:r>
        <w:rPr>
          <w:b/>
        </w:rPr>
        <w:tab/>
      </w:r>
      <w:r>
        <w:rPr>
          <w:b/>
        </w:rPr>
        <w:tab/>
        <w:t>Town Clerk</w:t>
      </w:r>
    </w:p>
    <w:p w:rsidR="000418F9" w:rsidRDefault="00016CAA" w:rsidP="00F96C75">
      <w:pPr>
        <w:ind w:left="1440" w:firstLine="720"/>
        <w:rPr>
          <w:b/>
        </w:rPr>
      </w:pPr>
      <w:r>
        <w:rPr>
          <w:b/>
        </w:rPr>
        <w:t>J. Blackwood</w:t>
      </w:r>
      <w:r w:rsidR="000418F9">
        <w:rPr>
          <w:b/>
        </w:rPr>
        <w:tab/>
      </w:r>
      <w:r w:rsidR="000418F9">
        <w:rPr>
          <w:b/>
        </w:rPr>
        <w:tab/>
      </w:r>
      <w:r w:rsidR="00F96C75">
        <w:rPr>
          <w:b/>
        </w:rPr>
        <w:t>Director of Municipal Works &amp; Services</w:t>
      </w:r>
      <w:r>
        <w:rPr>
          <w:b/>
        </w:rPr>
        <w:t xml:space="preserve"> </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F96C75" w:rsidRDefault="00DF7C4F" w:rsidP="00F96C75">
      <w:pPr>
        <w:rPr>
          <w:b/>
        </w:rPr>
      </w:pPr>
      <w:r>
        <w:rPr>
          <w:b/>
        </w:rPr>
        <w:tab/>
      </w:r>
      <w:r>
        <w:rPr>
          <w:b/>
        </w:rPr>
        <w:tab/>
      </w:r>
      <w:r w:rsidR="00F96C75">
        <w:rPr>
          <w:b/>
        </w:rPr>
        <w:tab/>
      </w:r>
      <w:r w:rsidR="00016CAA">
        <w:rPr>
          <w:b/>
        </w:rPr>
        <w:t>B. Freeborn</w:t>
      </w:r>
      <w:r w:rsidR="00F96C75">
        <w:rPr>
          <w:b/>
        </w:rPr>
        <w:tab/>
      </w:r>
      <w:r w:rsidR="00F96C75">
        <w:rPr>
          <w:b/>
        </w:rPr>
        <w:tab/>
        <w:t>Recreation &amp; Community Services Director</w:t>
      </w:r>
      <w:r w:rsidR="00016CAA">
        <w:rPr>
          <w:b/>
        </w:rPr>
        <w:t xml:space="preserve"> (A)</w:t>
      </w:r>
    </w:p>
    <w:p w:rsidR="00836315" w:rsidRDefault="00836315" w:rsidP="00F96C75">
      <w:pPr>
        <w:rPr>
          <w:b/>
        </w:rPr>
      </w:pPr>
    </w:p>
    <w:p w:rsidR="00016CAA" w:rsidRDefault="00016CAA" w:rsidP="00016CAA">
      <w:pPr>
        <w:rPr>
          <w:b/>
        </w:rPr>
      </w:pPr>
      <w:r>
        <w:rPr>
          <w:b/>
        </w:rPr>
        <w:t>Regrets:</w:t>
      </w:r>
      <w:r>
        <w:rPr>
          <w:b/>
        </w:rPr>
        <w:tab/>
      </w:r>
      <w:r w:rsidR="00F5743A">
        <w:rPr>
          <w:b/>
        </w:rPr>
        <w:tab/>
      </w:r>
      <w:r>
        <w:rPr>
          <w:b/>
        </w:rPr>
        <w:t>W. Lorenzen</w:t>
      </w:r>
      <w:r>
        <w:rPr>
          <w:b/>
        </w:rPr>
        <w:tab/>
      </w:r>
      <w:r>
        <w:rPr>
          <w:b/>
        </w:rPr>
        <w:tab/>
        <w:t>Councillor</w:t>
      </w:r>
    </w:p>
    <w:p w:rsidR="00016CAA" w:rsidRDefault="00016CAA" w:rsidP="00F96C75">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F5743A" w:rsidRDefault="00016CAA" w:rsidP="00F5743A">
      <w:pPr>
        <w:pStyle w:val="Heading3"/>
      </w:pPr>
      <w:r>
        <w:t>Arthritis</w:t>
      </w:r>
      <w:r w:rsidR="00BD2FC1">
        <w:t xml:space="preserve"> Awareness Month Proclamation</w:t>
      </w:r>
    </w:p>
    <w:p w:rsidR="00BD2FC1" w:rsidRDefault="00F5743A" w:rsidP="00DF7078">
      <w:r>
        <w:t>The Mayor proclaimed September as Arthritis Awareness Month in the Town of Gander.</w:t>
      </w:r>
    </w:p>
    <w:p w:rsidR="00F5743A" w:rsidRDefault="00F5743A" w:rsidP="00DF7078"/>
    <w:p w:rsidR="00F5743A" w:rsidRDefault="00F5743A" w:rsidP="00F5743A">
      <w:pPr>
        <w:pStyle w:val="Heading3"/>
      </w:pPr>
      <w:r>
        <w:t>Prostate Cancer Awareness Month</w:t>
      </w:r>
    </w:p>
    <w:p w:rsidR="00F5743A" w:rsidRDefault="00F5743A" w:rsidP="00F5743A">
      <w:r>
        <w:t>The Mayor proclaimed September as Prostate Cancer Awareness Month in the Town of Gander.</w:t>
      </w:r>
    </w:p>
    <w:p w:rsidR="00F5743A" w:rsidRDefault="00F5743A" w:rsidP="00F5743A"/>
    <w:p w:rsidR="00016CAA" w:rsidRDefault="00016CAA"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F5743A">
        <w:rPr>
          <w:b/>
          <w:sz w:val="26"/>
          <w:szCs w:val="26"/>
        </w:rPr>
        <w:t>179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A61A39">
        <w:t xml:space="preserve">Parrott </w:t>
      </w:r>
      <w:r>
        <w:t xml:space="preserve">and seconded by </w:t>
      </w:r>
      <w:r w:rsidR="007B7C2C">
        <w:t xml:space="preserve">Councillor </w:t>
      </w:r>
      <w:r w:rsidR="00A61A39">
        <w:t>Dove</w:t>
      </w:r>
      <w:r w:rsidR="006C14A7">
        <w:t xml:space="preserve"> </w:t>
      </w:r>
      <w:r>
        <w:t>that the Minutes from the Regular Mee</w:t>
      </w:r>
      <w:r w:rsidR="001C5C67">
        <w:t xml:space="preserve">ting of Council on </w:t>
      </w:r>
      <w:r w:rsidR="002D24FE">
        <w:t>August 1</w:t>
      </w:r>
      <w:r w:rsidR="00836315">
        <w:t>3</w:t>
      </w:r>
      <w:r w:rsidR="00C35341">
        <w:t>, 2014</w:t>
      </w:r>
      <w:r>
        <w:t xml:space="preserve"> be adopted as presented.</w:t>
      </w:r>
    </w:p>
    <w:p w:rsidR="00F052A4" w:rsidRDefault="006E16D9" w:rsidP="00F052A4">
      <w:pPr>
        <w:ind w:left="1440" w:firstLine="720"/>
      </w:pPr>
      <w:r>
        <w:lastRenderedPageBreak/>
        <w:t xml:space="preserve">In </w:t>
      </w:r>
      <w:proofErr w:type="spellStart"/>
      <w:r>
        <w:t>Favour</w:t>
      </w:r>
      <w:proofErr w:type="spellEnd"/>
      <w:r>
        <w:t>:</w:t>
      </w:r>
      <w:r>
        <w:tab/>
      </w:r>
      <w:r w:rsidR="002D24FE">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5D4457" w:rsidRDefault="005D4457" w:rsidP="005D4457">
      <w:r w:rsidRPr="00EC3088">
        <w:t xml:space="preserve">The </w:t>
      </w:r>
      <w:r>
        <w:t>Public Safety &amp; Human Resources</w:t>
      </w:r>
      <w:r w:rsidRPr="00EC3088">
        <w:t xml:space="preserve"> </w:t>
      </w:r>
      <w:r>
        <w:t>report was presented by Councillor Parrott.</w:t>
      </w:r>
    </w:p>
    <w:p w:rsidR="005D4457" w:rsidRDefault="005D4457" w:rsidP="005D4457"/>
    <w:p w:rsidR="005D4457" w:rsidRDefault="005D4457" w:rsidP="005D4457">
      <w:r>
        <w:t>The Public Safety &amp; Human Resources Committee was held on August 26, 2014.  The meeting was chaired by</w:t>
      </w:r>
      <w:r w:rsidRPr="0017420B">
        <w:t xml:space="preserve"> </w:t>
      </w:r>
      <w:r>
        <w:t>G. Parrott, Councillor.  Other members present included:  C. Elliott, Mayor; S. Fisher, HR Supervisor.</w:t>
      </w:r>
    </w:p>
    <w:p w:rsidR="005D4457" w:rsidRDefault="005D4457" w:rsidP="005D4457"/>
    <w:p w:rsidR="005D4457" w:rsidRDefault="005D4457" w:rsidP="005D4457">
      <w:r>
        <w:t>The following items were discussed:</w:t>
      </w:r>
    </w:p>
    <w:p w:rsidR="005D4457" w:rsidRDefault="005D4457" w:rsidP="00B1563D"/>
    <w:p w:rsidR="005D4457" w:rsidRPr="00AE3BB0" w:rsidRDefault="005D4457" w:rsidP="005D4457">
      <w:pPr>
        <w:rPr>
          <w:b/>
          <w:sz w:val="26"/>
          <w:szCs w:val="26"/>
          <w:u w:val="single"/>
        </w:rPr>
      </w:pPr>
      <w:r w:rsidRPr="00AE3BB0">
        <w:rPr>
          <w:b/>
          <w:sz w:val="26"/>
          <w:szCs w:val="26"/>
          <w:u w:val="single"/>
        </w:rPr>
        <w:t>Human Resources</w:t>
      </w:r>
    </w:p>
    <w:p w:rsidR="005D4457" w:rsidRPr="00AE3BB0" w:rsidRDefault="005D4457" w:rsidP="005D4457">
      <w:pPr>
        <w:rPr>
          <w:b/>
          <w:u w:val="single"/>
        </w:rPr>
      </w:pPr>
    </w:p>
    <w:p w:rsidR="005D4457" w:rsidRPr="00AE3BB0" w:rsidRDefault="005D4457" w:rsidP="005D4457">
      <w:pPr>
        <w:rPr>
          <w:b/>
          <w:bCs/>
          <w:sz w:val="28"/>
          <w:szCs w:val="28"/>
        </w:rPr>
      </w:pPr>
      <w:r w:rsidRPr="00AE3BB0">
        <w:rPr>
          <w:b/>
          <w:bCs/>
          <w:sz w:val="28"/>
          <w:szCs w:val="28"/>
        </w:rPr>
        <w:t>Review of Salaries</w:t>
      </w:r>
    </w:p>
    <w:p w:rsidR="005D4457" w:rsidRPr="00AE3BB0" w:rsidRDefault="005D4457" w:rsidP="005D4457">
      <w:pPr>
        <w:rPr>
          <w:b/>
          <w:bCs/>
          <w:sz w:val="28"/>
          <w:szCs w:val="28"/>
        </w:rPr>
      </w:pPr>
    </w:p>
    <w:p w:rsidR="005D4457" w:rsidRDefault="005D4457" w:rsidP="005D4457">
      <w:r>
        <w:t xml:space="preserve">The Committee reviewed the proposed salary increases for Council and agrees with the recommendations as presented, effective September 1, 2014.  This item is being referred to the Finance Committee for approval. </w:t>
      </w:r>
    </w:p>
    <w:p w:rsidR="005D4457" w:rsidRDefault="005D4457" w:rsidP="005D4457"/>
    <w:p w:rsidR="005D4457" w:rsidRPr="00AE3BB0" w:rsidRDefault="005D4457" w:rsidP="005D4457">
      <w:pPr>
        <w:rPr>
          <w:b/>
          <w:bCs/>
          <w:sz w:val="28"/>
          <w:szCs w:val="28"/>
        </w:rPr>
      </w:pPr>
      <w:r w:rsidRPr="00AE3BB0">
        <w:rPr>
          <w:b/>
          <w:bCs/>
          <w:sz w:val="28"/>
          <w:szCs w:val="28"/>
        </w:rPr>
        <w:t>Council Benefits Package</w:t>
      </w:r>
    </w:p>
    <w:p w:rsidR="005D4457" w:rsidRDefault="005D4457" w:rsidP="005D4457">
      <w:pPr>
        <w:rPr>
          <w:b/>
          <w:bCs/>
        </w:rPr>
      </w:pPr>
    </w:p>
    <w:p w:rsidR="005D4457" w:rsidRDefault="005D4457" w:rsidP="005D4457">
      <w:r>
        <w:t>The HR Supervisor presented the Group Insurance Plan for Council which would include Health, Dental, Life, Dependent Life and AD&amp;D.  The monthly cost associated is as follows:</w:t>
      </w:r>
    </w:p>
    <w:p w:rsidR="005D4457" w:rsidRDefault="005D4457" w:rsidP="005D4457"/>
    <w:p w:rsidR="005D4457" w:rsidRDefault="005D4457" w:rsidP="005D4457">
      <w:pPr>
        <w:tabs>
          <w:tab w:val="left" w:pos="4500"/>
        </w:tabs>
      </w:pPr>
      <w:r>
        <w:t>Life (a blanket coverage of $50,000)</w:t>
      </w:r>
      <w:r>
        <w:tab/>
      </w:r>
      <w:r>
        <w:tab/>
        <w:t>12.55 per month</w:t>
      </w:r>
    </w:p>
    <w:p w:rsidR="005D4457" w:rsidRDefault="005D4457" w:rsidP="005D4457">
      <w:r>
        <w:t>AD&amp;D</w:t>
      </w:r>
      <w:r>
        <w:tab/>
      </w:r>
      <w:r>
        <w:tab/>
      </w:r>
      <w:r>
        <w:tab/>
      </w:r>
      <w:r>
        <w:tab/>
      </w:r>
      <w:r>
        <w:tab/>
      </w:r>
      <w:r>
        <w:tab/>
      </w:r>
      <w:r>
        <w:tab/>
        <w:t>1.10 per month</w:t>
      </w:r>
    </w:p>
    <w:p w:rsidR="005D4457" w:rsidRDefault="005D4457" w:rsidP="005D4457">
      <w:r>
        <w:t>Dependent Life</w:t>
      </w:r>
      <w:r>
        <w:tab/>
      </w:r>
      <w:r>
        <w:tab/>
      </w:r>
      <w:r>
        <w:tab/>
      </w:r>
      <w:r>
        <w:tab/>
      </w:r>
      <w:r>
        <w:tab/>
        <w:t>3.57 per month</w:t>
      </w:r>
    </w:p>
    <w:p w:rsidR="005D4457" w:rsidRDefault="005D4457" w:rsidP="005D4457">
      <w:r>
        <w:t>Health - monthly costs</w:t>
      </w:r>
      <w:r>
        <w:tab/>
      </w:r>
      <w:r>
        <w:tab/>
      </w:r>
      <w:r>
        <w:tab/>
      </w:r>
      <w:r>
        <w:tab/>
        <w:t>Single    57.56     Family   160.26</w:t>
      </w:r>
    </w:p>
    <w:p w:rsidR="005D4457" w:rsidRDefault="005D4457" w:rsidP="005D4457">
      <w:r>
        <w:t>Dental - monthly costs                                       </w:t>
      </w:r>
      <w:r>
        <w:tab/>
      </w:r>
      <w:r>
        <w:tab/>
        <w:t>Single    19.94     Family   42.70</w:t>
      </w:r>
    </w:p>
    <w:p w:rsidR="005D4457" w:rsidRDefault="005D4457" w:rsidP="005D4457">
      <w:r>
        <w:t>Long Term Disability                                             </w:t>
      </w:r>
      <w:r>
        <w:tab/>
        <w:t>No coverage available</w:t>
      </w:r>
    </w:p>
    <w:p w:rsidR="005D4457" w:rsidRDefault="005D4457" w:rsidP="005D4457"/>
    <w:p w:rsidR="005D4457" w:rsidRDefault="005D4457" w:rsidP="005D4457">
      <w:r>
        <w:t>It would be mandatory that all members of Council participate in the plan, however, may opt out of health and/or dental if they have coverage elsewhere.</w:t>
      </w:r>
    </w:p>
    <w:p w:rsidR="005D4457" w:rsidRDefault="005D4457" w:rsidP="005D4457">
      <w:r>
        <w:lastRenderedPageBreak/>
        <w:t>The Committee agrees and recommends participation in the plan but has requested that each Councillor be responsible for 100% of the associated premium cost.  This differs from the currently employee plan in that premium costs are split 50/50 with the employee and employer.    This item is being referred to the Finance Committee for approval.</w:t>
      </w:r>
    </w:p>
    <w:p w:rsidR="005D4457" w:rsidRDefault="005D4457" w:rsidP="005D4457"/>
    <w:p w:rsidR="005D4457" w:rsidRPr="00980239" w:rsidRDefault="005D4457" w:rsidP="005D4457">
      <w:pPr>
        <w:rPr>
          <w:b/>
          <w:bCs/>
          <w:sz w:val="28"/>
          <w:szCs w:val="28"/>
        </w:rPr>
      </w:pPr>
      <w:r w:rsidRPr="00980239">
        <w:rPr>
          <w:b/>
          <w:bCs/>
          <w:sz w:val="28"/>
          <w:szCs w:val="28"/>
        </w:rPr>
        <w:t>WHSCC Quarterly Report</w:t>
      </w:r>
    </w:p>
    <w:p w:rsidR="005D4457" w:rsidRDefault="005D4457" w:rsidP="005D4457"/>
    <w:p w:rsidR="005D4457" w:rsidRDefault="005D4457" w:rsidP="005D4457">
      <w:r>
        <w:t>The HR Supervisor reviewed the quarterly 2014 WHSCC report noting that YTD costs are down compared to the same period in 2013.</w:t>
      </w:r>
    </w:p>
    <w:p w:rsidR="005D4457" w:rsidRDefault="005D4457" w:rsidP="005D4457"/>
    <w:p w:rsidR="005D4457" w:rsidRDefault="005D4457" w:rsidP="005D4457">
      <w:r>
        <w:t>The Human Resources meeting ended at 1:10pm.</w:t>
      </w:r>
    </w:p>
    <w:p w:rsidR="005D4457" w:rsidRDefault="005D4457" w:rsidP="005D4457"/>
    <w:p w:rsidR="005D4457" w:rsidRPr="006266CB" w:rsidRDefault="005D4457" w:rsidP="005D4457">
      <w:pPr>
        <w:rPr>
          <w:b/>
        </w:rPr>
      </w:pPr>
      <w:r w:rsidRPr="006266CB">
        <w:rPr>
          <w:b/>
        </w:rPr>
        <w:t>The HR Supervisor left the Committee meeting.</w:t>
      </w:r>
    </w:p>
    <w:p w:rsidR="005D4457" w:rsidRDefault="005D4457" w:rsidP="005D4457">
      <w:pPr>
        <w:rPr>
          <w:b/>
        </w:rPr>
      </w:pPr>
    </w:p>
    <w:p w:rsidR="005E2985" w:rsidRDefault="005E2985" w:rsidP="005D4457">
      <w:pPr>
        <w:rPr>
          <w:b/>
        </w:rPr>
      </w:pPr>
    </w:p>
    <w:p w:rsidR="005E2985" w:rsidRDefault="005E2985" w:rsidP="005D4457">
      <w:pPr>
        <w:rPr>
          <w:b/>
        </w:rPr>
      </w:pPr>
    </w:p>
    <w:p w:rsidR="005E2985" w:rsidRDefault="005E2985" w:rsidP="005D4457">
      <w:pPr>
        <w:rPr>
          <w:b/>
        </w:rPr>
      </w:pPr>
    </w:p>
    <w:p w:rsidR="005E2985" w:rsidRPr="006266CB" w:rsidRDefault="005E2985" w:rsidP="005D4457">
      <w:pPr>
        <w:rPr>
          <w:b/>
        </w:rPr>
      </w:pPr>
    </w:p>
    <w:p w:rsidR="005D4457" w:rsidRPr="006266CB" w:rsidRDefault="005D4457" w:rsidP="005D4457">
      <w:pPr>
        <w:rPr>
          <w:b/>
        </w:rPr>
      </w:pPr>
      <w:r w:rsidRPr="006266CB">
        <w:rPr>
          <w:b/>
        </w:rPr>
        <w:t>A. Quilty, Fire Inspector; L. Small, Admin. Assistant; and O. Fudge, MEO joined the meeting.</w:t>
      </w:r>
    </w:p>
    <w:p w:rsidR="005E2985" w:rsidRDefault="005E2985" w:rsidP="005D4457">
      <w:pPr>
        <w:rPr>
          <w:b/>
          <w:sz w:val="26"/>
          <w:szCs w:val="26"/>
          <w:u w:val="single"/>
        </w:rPr>
      </w:pPr>
    </w:p>
    <w:p w:rsidR="005D4457" w:rsidRPr="00980239" w:rsidRDefault="005D4457" w:rsidP="005D4457">
      <w:pPr>
        <w:rPr>
          <w:b/>
          <w:sz w:val="26"/>
          <w:szCs w:val="26"/>
          <w:u w:val="single"/>
        </w:rPr>
      </w:pPr>
      <w:r w:rsidRPr="00980239">
        <w:rPr>
          <w:b/>
          <w:sz w:val="26"/>
          <w:szCs w:val="26"/>
          <w:u w:val="single"/>
        </w:rPr>
        <w:t>Public Safety</w:t>
      </w:r>
    </w:p>
    <w:p w:rsidR="005D4457" w:rsidRPr="00980239" w:rsidRDefault="005D4457" w:rsidP="005D4457"/>
    <w:p w:rsidR="005D4457" w:rsidRDefault="005D4457" w:rsidP="005D4457">
      <w:r w:rsidRPr="00222887">
        <w:t>The meeting was called to order at 1</w:t>
      </w:r>
      <w:r>
        <w:t xml:space="preserve">:25 pm and </w:t>
      </w:r>
      <w:r w:rsidRPr="00222887">
        <w:t>the previous minutes were approved as presented.</w:t>
      </w:r>
      <w:r>
        <w:t xml:space="preserve">  </w:t>
      </w:r>
    </w:p>
    <w:p w:rsidR="005D4457" w:rsidRDefault="005D4457" w:rsidP="005D4457"/>
    <w:p w:rsidR="005D4457" w:rsidRDefault="005D4457" w:rsidP="005D4457">
      <w:r>
        <w:t xml:space="preserve">The Committee noted that the speed limit on Cooper Boulevard will </w:t>
      </w:r>
      <w:r w:rsidRPr="00177644">
        <w:rPr>
          <w:u w:val="single"/>
        </w:rPr>
        <w:t>not</w:t>
      </w:r>
      <w:r>
        <w:t xml:space="preserve"> be changed to 40 Km per hour as previously recommended but will remain at its current 60 km per hour limit. </w:t>
      </w:r>
    </w:p>
    <w:p w:rsidR="005D4457" w:rsidRDefault="005D4457" w:rsidP="005D4457"/>
    <w:p w:rsidR="005D4457" w:rsidRPr="005976B4" w:rsidRDefault="005D4457" w:rsidP="005D4457">
      <w:pPr>
        <w:rPr>
          <w:b/>
          <w:sz w:val="28"/>
          <w:szCs w:val="28"/>
        </w:rPr>
      </w:pPr>
      <w:r w:rsidRPr="005976B4">
        <w:rPr>
          <w:b/>
          <w:sz w:val="28"/>
          <w:szCs w:val="28"/>
        </w:rPr>
        <w:t>Policy A003- Damage Caused by Town Forces or Equipment</w:t>
      </w:r>
    </w:p>
    <w:p w:rsidR="005D4457" w:rsidRPr="005976B4" w:rsidRDefault="005D4457" w:rsidP="005D4457">
      <w:pPr>
        <w:rPr>
          <w:b/>
          <w:sz w:val="28"/>
          <w:szCs w:val="28"/>
        </w:rPr>
      </w:pPr>
    </w:p>
    <w:p w:rsidR="005D4457" w:rsidRDefault="005D4457" w:rsidP="005D4457">
      <w:r w:rsidRPr="00B16AA6">
        <w:t xml:space="preserve">The Committee presents this policy for the </w:t>
      </w:r>
      <w:r>
        <w:t xml:space="preserve">second and final </w:t>
      </w:r>
      <w:r w:rsidRPr="00B16AA6">
        <w:t>readi</w:t>
      </w:r>
      <w:r>
        <w:t>ng.</w:t>
      </w:r>
    </w:p>
    <w:p w:rsidR="00CA648F" w:rsidRDefault="00CA648F" w:rsidP="005D4457"/>
    <w:p w:rsidR="00CA648F" w:rsidRPr="003E57AD" w:rsidRDefault="00CA648F" w:rsidP="005D4457">
      <w:pPr>
        <w:rPr>
          <w:b/>
          <w:sz w:val="26"/>
          <w:szCs w:val="26"/>
        </w:rPr>
      </w:pPr>
      <w:r w:rsidRPr="003E57AD">
        <w:rPr>
          <w:b/>
          <w:sz w:val="26"/>
          <w:szCs w:val="26"/>
        </w:rPr>
        <w:t>Motion #14-180</w:t>
      </w:r>
    </w:p>
    <w:p w:rsidR="00CA648F" w:rsidRPr="003E57AD" w:rsidRDefault="003E57AD" w:rsidP="005D4457">
      <w:pPr>
        <w:rPr>
          <w:b/>
          <w:sz w:val="26"/>
          <w:szCs w:val="26"/>
        </w:rPr>
      </w:pPr>
      <w:r w:rsidRPr="003E57AD">
        <w:rPr>
          <w:b/>
          <w:sz w:val="26"/>
          <w:szCs w:val="26"/>
        </w:rPr>
        <w:t>Policy A003 – Damage Caused by Town Forces or Equipment</w:t>
      </w:r>
    </w:p>
    <w:p w:rsidR="005D4457" w:rsidRDefault="005D4457" w:rsidP="005D4457"/>
    <w:p w:rsidR="005D4457" w:rsidRDefault="003E57AD" w:rsidP="005D4457">
      <w:r>
        <w:t xml:space="preserve">Moved by Councillor Parrott and seconded by Councillor Dove </w:t>
      </w:r>
      <w:r w:rsidR="005D4457">
        <w:t xml:space="preserve">that </w:t>
      </w:r>
      <w:r w:rsidR="005D4457" w:rsidRPr="00FE75F4">
        <w:rPr>
          <w:b/>
          <w:i/>
        </w:rPr>
        <w:t>Policy A003,</w:t>
      </w:r>
      <w:r w:rsidR="005D4457">
        <w:rPr>
          <w:b/>
          <w:i/>
        </w:rPr>
        <w:t>”</w:t>
      </w:r>
      <w:r w:rsidR="005D4457" w:rsidRPr="00FE75F4">
        <w:rPr>
          <w:b/>
          <w:i/>
        </w:rPr>
        <w:t xml:space="preserve"> Damages caused by Town Forces</w:t>
      </w:r>
      <w:r w:rsidR="005D4457">
        <w:rPr>
          <w:b/>
          <w:i/>
        </w:rPr>
        <w:t>”</w:t>
      </w:r>
      <w:r w:rsidR="005D4457">
        <w:rPr>
          <w:i/>
        </w:rPr>
        <w:t xml:space="preserve">, </w:t>
      </w:r>
      <w:r w:rsidR="005D4457">
        <w:t>be approved as presented.</w:t>
      </w:r>
    </w:p>
    <w:p w:rsidR="003E57AD" w:rsidRDefault="003E57AD" w:rsidP="005D4457"/>
    <w:p w:rsidR="003E57AD" w:rsidRDefault="003E57AD" w:rsidP="005D4457">
      <w:r>
        <w:tab/>
      </w:r>
      <w:r>
        <w:tab/>
        <w:t xml:space="preserve">In </w:t>
      </w:r>
      <w:proofErr w:type="spellStart"/>
      <w:r>
        <w:t>Favour</w:t>
      </w:r>
      <w:proofErr w:type="spellEnd"/>
      <w:r>
        <w:t>:</w:t>
      </w:r>
      <w:r>
        <w:tab/>
        <w:t>6</w:t>
      </w:r>
      <w:r>
        <w:tab/>
        <w:t>Opposing:</w:t>
      </w:r>
      <w:r>
        <w:tab/>
        <w:t>0</w:t>
      </w:r>
    </w:p>
    <w:p w:rsidR="003E57AD" w:rsidRDefault="003E57AD" w:rsidP="005D4457"/>
    <w:p w:rsidR="003E57AD" w:rsidRDefault="003E57AD" w:rsidP="005D4457">
      <w:r w:rsidRPr="003E57AD">
        <w:rPr>
          <w:b/>
        </w:rPr>
        <w:t>Decision:</w:t>
      </w:r>
      <w:r>
        <w:tab/>
        <w:t>Motion carried.</w:t>
      </w:r>
    </w:p>
    <w:p w:rsidR="00C208E4" w:rsidRDefault="00C208E4" w:rsidP="005D4457"/>
    <w:p w:rsidR="00C208E4" w:rsidRDefault="00C208E4" w:rsidP="005D4457"/>
    <w:p w:rsidR="005D4457" w:rsidRPr="003512A4" w:rsidRDefault="005D4457" w:rsidP="005D4457">
      <w:pPr>
        <w:rPr>
          <w:b/>
          <w:sz w:val="28"/>
          <w:szCs w:val="28"/>
        </w:rPr>
      </w:pPr>
      <w:r w:rsidRPr="003512A4">
        <w:rPr>
          <w:b/>
          <w:sz w:val="28"/>
          <w:szCs w:val="28"/>
        </w:rPr>
        <w:lastRenderedPageBreak/>
        <w:t>“No Parking” Signs on Bennett Drive</w:t>
      </w:r>
    </w:p>
    <w:p w:rsidR="005D4457" w:rsidRDefault="005D4457" w:rsidP="005D4457"/>
    <w:p w:rsidR="005D4457" w:rsidRDefault="005D4457" w:rsidP="005D4457">
      <w:r>
        <w:t>The Committee discussed the “no parking” signs at the bottom of Bennett Drive currently located from Towers Avenue to the NL Power substation. The Committee is recommending that the signs be removed from this area and relocated to indicate “No parking” from Towers Avenue down to civic number 48 Bennett Drive.</w:t>
      </w:r>
    </w:p>
    <w:p w:rsidR="005D4457" w:rsidRDefault="005D4457" w:rsidP="005D4457"/>
    <w:p w:rsidR="005D4457" w:rsidRDefault="005D4457" w:rsidP="005D4457">
      <w:r>
        <w:t>This item is now referred to the Municipal Works and Services Committee for its co</w:t>
      </w:r>
      <w:r w:rsidR="00C208E4">
        <w:t>nsideration.</w:t>
      </w:r>
    </w:p>
    <w:p w:rsidR="005D4457" w:rsidRDefault="005D4457" w:rsidP="005D4457"/>
    <w:p w:rsidR="005D4457" w:rsidRPr="0078110E" w:rsidRDefault="005D4457" w:rsidP="005D4457">
      <w:pPr>
        <w:rPr>
          <w:b/>
          <w:sz w:val="28"/>
          <w:szCs w:val="28"/>
        </w:rPr>
      </w:pPr>
      <w:r w:rsidRPr="0078110E">
        <w:rPr>
          <w:b/>
          <w:sz w:val="28"/>
          <w:szCs w:val="28"/>
        </w:rPr>
        <w:t>Maintenance Order</w:t>
      </w:r>
      <w:r w:rsidR="00C208E4">
        <w:rPr>
          <w:b/>
          <w:sz w:val="28"/>
          <w:szCs w:val="28"/>
        </w:rPr>
        <w:t xml:space="preserve"> – 47 Robertson Avenue</w:t>
      </w:r>
    </w:p>
    <w:p w:rsidR="005D4457" w:rsidRDefault="005D4457" w:rsidP="005D4457"/>
    <w:p w:rsidR="005D4457" w:rsidRDefault="005D4457" w:rsidP="005D4457">
      <w:r>
        <w:t xml:space="preserve">The Municipal Police have recommended that a Maintenance Order for 47 Robertson Avenue requesting that the old cars and debris be removed from the property within two weeks. </w:t>
      </w:r>
    </w:p>
    <w:p w:rsidR="00C208E4" w:rsidRDefault="00C208E4" w:rsidP="005D4457"/>
    <w:p w:rsidR="00C208E4" w:rsidRPr="00C208E4" w:rsidRDefault="00C208E4" w:rsidP="005D4457">
      <w:pPr>
        <w:rPr>
          <w:b/>
          <w:sz w:val="26"/>
          <w:szCs w:val="26"/>
        </w:rPr>
      </w:pPr>
      <w:r w:rsidRPr="00C208E4">
        <w:rPr>
          <w:b/>
          <w:sz w:val="26"/>
          <w:szCs w:val="26"/>
        </w:rPr>
        <w:t>Motion #14-181</w:t>
      </w:r>
    </w:p>
    <w:p w:rsidR="00C208E4" w:rsidRPr="00C208E4" w:rsidRDefault="00C208E4" w:rsidP="005D4457">
      <w:pPr>
        <w:rPr>
          <w:b/>
          <w:sz w:val="26"/>
          <w:szCs w:val="26"/>
        </w:rPr>
      </w:pPr>
      <w:r w:rsidRPr="00C208E4">
        <w:rPr>
          <w:b/>
          <w:sz w:val="26"/>
          <w:szCs w:val="26"/>
        </w:rPr>
        <w:t>Maintenance Order – 47 Robertson Avenue</w:t>
      </w:r>
    </w:p>
    <w:p w:rsidR="005D4457" w:rsidRDefault="005D4457" w:rsidP="005D4457"/>
    <w:p w:rsidR="005D4457" w:rsidRDefault="00C208E4" w:rsidP="005D4457">
      <w:r>
        <w:t xml:space="preserve">Moved by Councillor Parrott and seconded by </w:t>
      </w:r>
      <w:proofErr w:type="spellStart"/>
      <w:r>
        <w:t>Councillor</w:t>
      </w:r>
      <w:proofErr w:type="spellEnd"/>
      <w:r>
        <w:t xml:space="preserve"> </w:t>
      </w:r>
      <w:proofErr w:type="spellStart"/>
      <w:r>
        <w:t>McBreairty</w:t>
      </w:r>
      <w:proofErr w:type="spellEnd"/>
      <w:r>
        <w:t xml:space="preserve"> </w:t>
      </w:r>
      <w:r w:rsidR="005D4457">
        <w:t>that a Maintenance Order be issued for 47 Robertson Avenue.</w:t>
      </w:r>
    </w:p>
    <w:p w:rsidR="00C208E4" w:rsidRDefault="00C208E4" w:rsidP="005D4457"/>
    <w:p w:rsidR="00C208E4" w:rsidRDefault="00C208E4" w:rsidP="005D4457">
      <w:r>
        <w:tab/>
      </w:r>
      <w:r>
        <w:tab/>
        <w:t xml:space="preserve">In </w:t>
      </w:r>
      <w:proofErr w:type="spellStart"/>
      <w:r>
        <w:t>Favour</w:t>
      </w:r>
      <w:proofErr w:type="spellEnd"/>
      <w:r>
        <w:t>:</w:t>
      </w:r>
      <w:r>
        <w:tab/>
        <w:t>6</w:t>
      </w:r>
      <w:r>
        <w:tab/>
        <w:t>Opposing:</w:t>
      </w:r>
      <w:r>
        <w:tab/>
        <w:t>0</w:t>
      </w:r>
    </w:p>
    <w:p w:rsidR="00C208E4" w:rsidRDefault="00C208E4" w:rsidP="005D4457"/>
    <w:p w:rsidR="00C208E4" w:rsidRDefault="00C208E4" w:rsidP="005D4457">
      <w:r w:rsidRPr="00C208E4">
        <w:rPr>
          <w:b/>
        </w:rPr>
        <w:t>Decision:</w:t>
      </w:r>
      <w:r>
        <w:tab/>
        <w:t>Motion carried.</w:t>
      </w:r>
    </w:p>
    <w:p w:rsidR="005D4457" w:rsidRDefault="005D4457" w:rsidP="005D4457"/>
    <w:p w:rsidR="005D4457" w:rsidRPr="0078110E" w:rsidRDefault="005D4457" w:rsidP="005D4457">
      <w:pPr>
        <w:rPr>
          <w:b/>
          <w:sz w:val="28"/>
          <w:szCs w:val="28"/>
        </w:rPr>
      </w:pPr>
      <w:r w:rsidRPr="0078110E">
        <w:rPr>
          <w:b/>
          <w:sz w:val="28"/>
          <w:szCs w:val="28"/>
        </w:rPr>
        <w:t>Sidewalks on Magee Road</w:t>
      </w:r>
    </w:p>
    <w:p w:rsidR="005D4457" w:rsidRDefault="005D4457" w:rsidP="005D4457"/>
    <w:p w:rsidR="005D4457" w:rsidRDefault="005D4457" w:rsidP="005D4457">
      <w:r>
        <w:t xml:space="preserve">Due to recent complaints about ticketing on Magee Road, the Committee is recommending that the signage in the area be extended from Cobb’s Pond down to </w:t>
      </w:r>
      <w:proofErr w:type="spellStart"/>
      <w:r>
        <w:t>Rowsell</w:t>
      </w:r>
      <w:proofErr w:type="spellEnd"/>
      <w:r>
        <w:t xml:space="preserve"> Boulevard.</w:t>
      </w:r>
      <w:r w:rsidRPr="008E4C67">
        <w:t xml:space="preserve"> </w:t>
      </w:r>
      <w:r>
        <w:t xml:space="preserve">The sidewalk on Magee was recently extended and it was suggested that information be placed on the Town Website explaining where the sidewalk currently exists and the rules governing parking near sidewalks. </w:t>
      </w:r>
    </w:p>
    <w:p w:rsidR="005D4457" w:rsidRDefault="005D4457" w:rsidP="005D4457"/>
    <w:p w:rsidR="005D4457" w:rsidRPr="0061735C" w:rsidRDefault="005D4457" w:rsidP="005D4457">
      <w:pPr>
        <w:rPr>
          <w:b/>
          <w:sz w:val="28"/>
          <w:szCs w:val="28"/>
        </w:rPr>
      </w:pPr>
      <w:r w:rsidRPr="0061735C">
        <w:rPr>
          <w:b/>
          <w:sz w:val="28"/>
          <w:szCs w:val="28"/>
        </w:rPr>
        <w:t>New School Construction</w:t>
      </w:r>
    </w:p>
    <w:p w:rsidR="005D4457" w:rsidRDefault="005D4457" w:rsidP="005D4457"/>
    <w:p w:rsidR="005D4457" w:rsidRDefault="005D4457" w:rsidP="005D4457">
      <w:r>
        <w:t xml:space="preserve">The Committee reviewed a drawing indicating a new road to be built across from </w:t>
      </w:r>
      <w:proofErr w:type="spellStart"/>
      <w:r>
        <w:t>Rowsell</w:t>
      </w:r>
      <w:proofErr w:type="spellEnd"/>
      <w:r>
        <w:t xml:space="preserve"> Boulevard on Magee Road. This road will be used for construction traffic accessing the new school site and will have a separate entrance and exit onto Magee Road. The Committee does not see any problems with the design and approves the construction of the new road as indicated.</w:t>
      </w:r>
    </w:p>
    <w:p w:rsidR="005D4457" w:rsidRDefault="005D4457" w:rsidP="005D4457"/>
    <w:p w:rsidR="0044549D" w:rsidRDefault="0044549D" w:rsidP="005D4457"/>
    <w:p w:rsidR="0044549D" w:rsidRDefault="0044549D" w:rsidP="005D4457"/>
    <w:p w:rsidR="0044549D" w:rsidRDefault="0044549D" w:rsidP="005D4457"/>
    <w:p w:rsidR="005D4457" w:rsidRPr="00E278A4" w:rsidRDefault="005D4457" w:rsidP="005D4457">
      <w:pPr>
        <w:rPr>
          <w:b/>
          <w:sz w:val="28"/>
          <w:szCs w:val="28"/>
        </w:rPr>
      </w:pPr>
      <w:r w:rsidRPr="00E278A4">
        <w:rPr>
          <w:b/>
          <w:sz w:val="28"/>
          <w:szCs w:val="28"/>
        </w:rPr>
        <w:lastRenderedPageBreak/>
        <w:t>Variance Report</w:t>
      </w:r>
    </w:p>
    <w:p w:rsidR="005D4457" w:rsidRDefault="005D4457" w:rsidP="005D4457"/>
    <w:p w:rsidR="005D4457" w:rsidRDefault="005D4457" w:rsidP="005D4457">
      <w:r>
        <w:t>The Committee reviewed the department variance report for the second quarter which indicates a deficit of $2353 and it was agreed that expenditures appear to be in order.</w:t>
      </w:r>
    </w:p>
    <w:p w:rsidR="005D4457" w:rsidRDefault="005D4457" w:rsidP="005D4457"/>
    <w:p w:rsidR="005D4457" w:rsidRDefault="005D4457" w:rsidP="005D4457">
      <w:r>
        <w:t>The Report is now forwarded to the Finance Committee for its review and consideration.</w:t>
      </w:r>
    </w:p>
    <w:p w:rsidR="005D4457" w:rsidRDefault="005D4457" w:rsidP="005D4457"/>
    <w:p w:rsidR="005D4457" w:rsidRPr="00F232A3" w:rsidRDefault="005D4457" w:rsidP="005D4457">
      <w:pPr>
        <w:rPr>
          <w:b/>
          <w:sz w:val="28"/>
          <w:szCs w:val="28"/>
        </w:rPr>
      </w:pPr>
      <w:r>
        <w:rPr>
          <w:b/>
          <w:sz w:val="28"/>
          <w:szCs w:val="28"/>
        </w:rPr>
        <w:t>P</w:t>
      </w:r>
      <w:r w:rsidRPr="00F232A3">
        <w:rPr>
          <w:b/>
          <w:sz w:val="28"/>
          <w:szCs w:val="28"/>
        </w:rPr>
        <w:t>ortable Traffic Lights</w:t>
      </w:r>
    </w:p>
    <w:p w:rsidR="005D4457" w:rsidRDefault="005D4457" w:rsidP="005D4457"/>
    <w:p w:rsidR="005D4457" w:rsidRDefault="005D4457" w:rsidP="005D4457">
      <w:r>
        <w:t xml:space="preserve">The Fire Inspector inquired whether the Town would consider purchasing a portable traffic light for use during periods when lights are out at our intersections, during road construction or closures etc. These lights are timed to permit an easy flow of vehicles and would eliminate the problems associated with 4 way stops and other traffic issues especially in high volume areas. </w:t>
      </w:r>
    </w:p>
    <w:p w:rsidR="005D4457" w:rsidRDefault="005D4457" w:rsidP="005D4457"/>
    <w:p w:rsidR="005D4457" w:rsidRDefault="005D4457" w:rsidP="005D4457">
      <w:r>
        <w:t>The Committee asked that this item be priced and brought back to Committee for budget consideration in the fall.</w:t>
      </w:r>
    </w:p>
    <w:p w:rsidR="00A61A39" w:rsidRDefault="00A61A39" w:rsidP="00A61A39"/>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A2603B">
        <w:t>August</w:t>
      </w:r>
      <w:r w:rsidR="00782D43">
        <w:t xml:space="preserve"> </w:t>
      </w:r>
      <w:r w:rsidR="0044549D">
        <w:t>26</w:t>
      </w:r>
      <w:r w:rsidR="00782D43">
        <w:t>,</w:t>
      </w:r>
      <w:r w:rsidR="003C033A">
        <w:t xml:space="preserve"> 201</w:t>
      </w:r>
      <w:r w:rsidR="004E6B2A">
        <w:t>4</w:t>
      </w:r>
      <w:r>
        <w:t>.  The meeting was chaired by</w:t>
      </w:r>
      <w:r w:rsidRPr="0017420B">
        <w:t xml:space="preserve"> </w:t>
      </w:r>
      <w:r w:rsidR="0044549D">
        <w:t>C. Abbott</w:t>
      </w:r>
      <w:r w:rsidR="004A4CB1">
        <w:t xml:space="preserve">, </w:t>
      </w:r>
      <w:r w:rsidR="0044549D">
        <w:t>Deputy Mayor</w:t>
      </w:r>
      <w:r w:rsidR="00325B7B">
        <w:t>.</w:t>
      </w:r>
      <w:r>
        <w:t xml:space="preserve">  Other members present included:</w:t>
      </w:r>
      <w:r w:rsidR="00CB1D48">
        <w:t xml:space="preserve"> </w:t>
      </w:r>
      <w:r w:rsidR="00C9002F">
        <w:t xml:space="preserve"> </w:t>
      </w:r>
      <w:r w:rsidR="0044549D">
        <w:t xml:space="preserve">R. Anstey, Councillor;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4A4CB1" w:rsidRDefault="004A4CB1" w:rsidP="00EE627E"/>
    <w:p w:rsidR="00CA343A" w:rsidRDefault="00B1563D" w:rsidP="00776F1D">
      <w:r>
        <w:t>The following items were discussed:</w:t>
      </w:r>
    </w:p>
    <w:p w:rsidR="00A2603B" w:rsidRDefault="00A2603B" w:rsidP="00776F1D"/>
    <w:p w:rsidR="00CE45A1" w:rsidRDefault="00CE45A1" w:rsidP="00CE45A1">
      <w:pPr>
        <w:rPr>
          <w:b/>
          <w:sz w:val="28"/>
          <w:szCs w:val="28"/>
        </w:rPr>
      </w:pPr>
      <w:r>
        <w:rPr>
          <w:b/>
          <w:sz w:val="28"/>
          <w:szCs w:val="28"/>
        </w:rPr>
        <w:t>Variance Report</w:t>
      </w:r>
    </w:p>
    <w:p w:rsidR="00CE45A1" w:rsidRDefault="00CE45A1" w:rsidP="00CE45A1"/>
    <w:p w:rsidR="00CE45A1" w:rsidRPr="00421A20" w:rsidRDefault="00CE45A1" w:rsidP="00CE45A1">
      <w:pPr>
        <w:pStyle w:val="NoSpacing"/>
        <w:jc w:val="both"/>
        <w:rPr>
          <w:sz w:val="24"/>
          <w:szCs w:val="24"/>
        </w:rPr>
      </w:pPr>
      <w:r w:rsidRPr="00421A20">
        <w:rPr>
          <w:sz w:val="24"/>
          <w:szCs w:val="24"/>
        </w:rPr>
        <w:t>The variance report was reviewed and the Committee had no concerns at this time.  This is forwarded to the Finance Committee for their review and recommendation.</w:t>
      </w:r>
    </w:p>
    <w:p w:rsidR="00CE45A1" w:rsidRDefault="00CE45A1" w:rsidP="00CE45A1"/>
    <w:p w:rsidR="00CE45A1" w:rsidRDefault="00CE45A1" w:rsidP="00CE45A1">
      <w:pPr>
        <w:rPr>
          <w:sz w:val="28"/>
          <w:szCs w:val="28"/>
        </w:rPr>
      </w:pPr>
      <w:r>
        <w:rPr>
          <w:b/>
          <w:sz w:val="28"/>
          <w:szCs w:val="28"/>
        </w:rPr>
        <w:t>Stewardship Association of Municipalities</w:t>
      </w:r>
    </w:p>
    <w:p w:rsidR="00CE45A1" w:rsidRDefault="00CE45A1" w:rsidP="00CE45A1">
      <w:pPr>
        <w:rPr>
          <w:lang w:val="en-CA"/>
        </w:rPr>
      </w:pPr>
    </w:p>
    <w:p w:rsidR="00CE45A1" w:rsidRDefault="00CE45A1" w:rsidP="00CE45A1">
      <w:pPr>
        <w:pStyle w:val="NoSpacing"/>
        <w:rPr>
          <w:sz w:val="24"/>
          <w:szCs w:val="24"/>
        </w:rPr>
      </w:pPr>
      <w:r w:rsidRPr="00421A20">
        <w:rPr>
          <w:sz w:val="24"/>
          <w:szCs w:val="24"/>
        </w:rPr>
        <w:t xml:space="preserve">Notice was received on the next meeting for the Stewardship Association of Municipalities.  It will be taking place from September 26-27, 2014 in </w:t>
      </w:r>
      <w:proofErr w:type="spellStart"/>
      <w:r w:rsidRPr="00421A20">
        <w:rPr>
          <w:sz w:val="24"/>
          <w:szCs w:val="24"/>
        </w:rPr>
        <w:t>Bonavista</w:t>
      </w:r>
      <w:proofErr w:type="spellEnd"/>
      <w:r w:rsidRPr="00421A20">
        <w:rPr>
          <w:sz w:val="24"/>
          <w:szCs w:val="24"/>
        </w:rPr>
        <w:t>.  The Chairperson has agreed to attend this meeting.</w:t>
      </w:r>
    </w:p>
    <w:p w:rsidR="00CE45A1" w:rsidRDefault="00CE45A1" w:rsidP="00CE45A1">
      <w:pPr>
        <w:pStyle w:val="NoSpacing"/>
        <w:rPr>
          <w:sz w:val="24"/>
          <w:szCs w:val="24"/>
        </w:rPr>
      </w:pPr>
    </w:p>
    <w:p w:rsidR="00CE45A1" w:rsidRDefault="00CE45A1" w:rsidP="00CE45A1">
      <w:pPr>
        <w:pStyle w:val="NoSpacing"/>
        <w:rPr>
          <w:sz w:val="24"/>
          <w:szCs w:val="24"/>
        </w:rPr>
      </w:pPr>
    </w:p>
    <w:p w:rsidR="00CE45A1" w:rsidRPr="00421A20" w:rsidRDefault="00CE45A1" w:rsidP="00CE45A1">
      <w:pPr>
        <w:pStyle w:val="NoSpacing"/>
        <w:rPr>
          <w:sz w:val="24"/>
          <w:szCs w:val="24"/>
        </w:rPr>
      </w:pPr>
    </w:p>
    <w:p w:rsidR="00CE45A1" w:rsidRPr="00F76EE8" w:rsidRDefault="00CE45A1" w:rsidP="00CE45A1">
      <w:pPr>
        <w:rPr>
          <w:lang w:val="en-CA"/>
        </w:rPr>
      </w:pPr>
    </w:p>
    <w:p w:rsidR="00CE45A1" w:rsidRDefault="00CE45A1" w:rsidP="00CE45A1">
      <w:pPr>
        <w:rPr>
          <w:b/>
          <w:sz w:val="28"/>
          <w:szCs w:val="28"/>
        </w:rPr>
      </w:pPr>
      <w:r>
        <w:rPr>
          <w:b/>
          <w:sz w:val="28"/>
          <w:szCs w:val="28"/>
        </w:rPr>
        <w:lastRenderedPageBreak/>
        <w:t>Hockey Newfoundland &amp; Labrador Ice Contract</w:t>
      </w:r>
    </w:p>
    <w:p w:rsidR="00CE45A1" w:rsidRDefault="00CE45A1" w:rsidP="00CE45A1">
      <w:pPr>
        <w:pStyle w:val="NoSpacing"/>
      </w:pPr>
    </w:p>
    <w:p w:rsidR="00CE45A1" w:rsidRPr="00421A20" w:rsidRDefault="00CE45A1" w:rsidP="00CE45A1">
      <w:pPr>
        <w:pStyle w:val="NoSpacing"/>
        <w:jc w:val="both"/>
        <w:rPr>
          <w:sz w:val="24"/>
          <w:szCs w:val="24"/>
        </w:rPr>
      </w:pPr>
      <w:r w:rsidRPr="00421A20">
        <w:rPr>
          <w:sz w:val="24"/>
          <w:szCs w:val="24"/>
        </w:rPr>
        <w:t xml:space="preserve">In 2013, the Department offered a four year contract to Hockey NL for the rental of the ice at the Gander Community Centre for their High Performance Program for three weeks in August.   At that time, the contract was only signed for one year which is now completed.  The </w:t>
      </w:r>
      <w:r>
        <w:rPr>
          <w:sz w:val="24"/>
          <w:szCs w:val="24"/>
        </w:rPr>
        <w:t>A</w:t>
      </w:r>
      <w:r w:rsidRPr="00421A20">
        <w:rPr>
          <w:sz w:val="24"/>
          <w:szCs w:val="24"/>
        </w:rPr>
        <w:t xml:space="preserve">ssociation has asked to sign a three year contract with the Town of Gander based on the same terms as was presented in </w:t>
      </w:r>
      <w:r w:rsidRPr="00EA2AEC">
        <w:rPr>
          <w:sz w:val="24"/>
          <w:szCs w:val="24"/>
        </w:rPr>
        <w:t>the 4 year</w:t>
      </w:r>
      <w:r w:rsidRPr="00421A20">
        <w:rPr>
          <w:sz w:val="24"/>
          <w:szCs w:val="24"/>
        </w:rPr>
        <w:t xml:space="preserve"> contract.  The Committee was in agreement with offering the same rate as was offered in 2013.  This is forwarded to the Finance Committee for their review and recommendation.</w:t>
      </w:r>
    </w:p>
    <w:p w:rsidR="00CE45A1" w:rsidRDefault="00CE45A1" w:rsidP="00CE45A1">
      <w:pPr>
        <w:rPr>
          <w:b/>
          <w:sz w:val="28"/>
          <w:szCs w:val="28"/>
        </w:rPr>
      </w:pPr>
    </w:p>
    <w:p w:rsidR="00CE45A1" w:rsidRDefault="00CE45A1" w:rsidP="00CE45A1">
      <w:pPr>
        <w:rPr>
          <w:b/>
          <w:sz w:val="28"/>
          <w:szCs w:val="28"/>
        </w:rPr>
      </w:pPr>
      <w:r>
        <w:rPr>
          <w:b/>
          <w:sz w:val="28"/>
          <w:szCs w:val="28"/>
        </w:rPr>
        <w:t>Gander Flyers Contract</w:t>
      </w:r>
    </w:p>
    <w:p w:rsidR="00CE45A1" w:rsidRDefault="00CE45A1" w:rsidP="00CE45A1">
      <w:pPr>
        <w:pStyle w:val="NoSpacing"/>
      </w:pPr>
    </w:p>
    <w:p w:rsidR="0068699C" w:rsidRDefault="00CE45A1" w:rsidP="00CE45A1">
      <w:pPr>
        <w:pStyle w:val="NoSpacing"/>
        <w:jc w:val="both"/>
        <w:rPr>
          <w:sz w:val="24"/>
          <w:szCs w:val="24"/>
        </w:rPr>
      </w:pPr>
      <w:r w:rsidRPr="00421A20">
        <w:rPr>
          <w:sz w:val="24"/>
          <w:szCs w:val="24"/>
        </w:rPr>
        <w:t>The Department is suggesting that we offer the same contract that was signed with the Gander Flyers for the 2013-14 again for the upcoming season.  This states that the Flyers would pay the Gander Community Centre $1,40</w:t>
      </w:r>
      <w:r w:rsidR="00011271">
        <w:rPr>
          <w:sz w:val="24"/>
          <w:szCs w:val="24"/>
        </w:rPr>
        <w:t>0.00 in expenses for each game.</w:t>
      </w:r>
    </w:p>
    <w:p w:rsidR="00CE45A1" w:rsidRPr="00421A20" w:rsidRDefault="00CE45A1" w:rsidP="00CE45A1">
      <w:pPr>
        <w:pStyle w:val="NoSpacing"/>
        <w:jc w:val="both"/>
        <w:rPr>
          <w:sz w:val="24"/>
          <w:szCs w:val="24"/>
        </w:rPr>
      </w:pPr>
      <w:r w:rsidRPr="00421A20">
        <w:rPr>
          <w:sz w:val="24"/>
          <w:szCs w:val="24"/>
        </w:rPr>
        <w:t>The Committee is in agr</w:t>
      </w:r>
      <w:r>
        <w:rPr>
          <w:sz w:val="24"/>
          <w:szCs w:val="24"/>
        </w:rPr>
        <w:t>eement with this recommendation.</w:t>
      </w:r>
    </w:p>
    <w:p w:rsidR="00CE45A1" w:rsidRDefault="00CE45A1" w:rsidP="00CE45A1">
      <w:pPr>
        <w:rPr>
          <w:lang w:val="en-CA"/>
        </w:rPr>
      </w:pPr>
    </w:p>
    <w:p w:rsidR="00011271" w:rsidRPr="0070466B" w:rsidRDefault="00011271" w:rsidP="00CE45A1">
      <w:pPr>
        <w:rPr>
          <w:b/>
          <w:sz w:val="26"/>
          <w:szCs w:val="26"/>
          <w:lang w:val="en-CA"/>
        </w:rPr>
      </w:pPr>
      <w:r w:rsidRPr="0070466B">
        <w:rPr>
          <w:b/>
          <w:sz w:val="26"/>
          <w:szCs w:val="26"/>
          <w:lang w:val="en-CA"/>
        </w:rPr>
        <w:t>Motion #14-182</w:t>
      </w:r>
    </w:p>
    <w:p w:rsidR="00011271" w:rsidRPr="0070466B" w:rsidRDefault="00011271" w:rsidP="00CE45A1">
      <w:pPr>
        <w:rPr>
          <w:b/>
          <w:sz w:val="26"/>
          <w:szCs w:val="26"/>
          <w:lang w:val="en-CA"/>
        </w:rPr>
      </w:pPr>
      <w:r w:rsidRPr="0070466B">
        <w:rPr>
          <w:b/>
          <w:sz w:val="26"/>
          <w:szCs w:val="26"/>
          <w:lang w:val="en-CA"/>
        </w:rPr>
        <w:t>Gander Flyers Contract</w:t>
      </w:r>
    </w:p>
    <w:p w:rsidR="00011271" w:rsidRDefault="00011271" w:rsidP="00CE45A1">
      <w:pPr>
        <w:rPr>
          <w:lang w:val="en-CA"/>
        </w:rPr>
      </w:pPr>
    </w:p>
    <w:p w:rsidR="00011271" w:rsidRPr="0023159F" w:rsidRDefault="00011271" w:rsidP="00CE45A1">
      <w:pPr>
        <w:rPr>
          <w:lang w:val="en-CA"/>
        </w:rPr>
      </w:pPr>
      <w:r w:rsidRPr="0023159F">
        <w:rPr>
          <w:lang w:val="en-CA"/>
        </w:rPr>
        <w:t xml:space="preserve">Moved by Councillor </w:t>
      </w:r>
      <w:proofErr w:type="spellStart"/>
      <w:r w:rsidRPr="0023159F">
        <w:rPr>
          <w:lang w:val="en-CA"/>
        </w:rPr>
        <w:t>McBreairty</w:t>
      </w:r>
      <w:proofErr w:type="spellEnd"/>
      <w:r w:rsidRPr="0023159F">
        <w:rPr>
          <w:lang w:val="en-CA"/>
        </w:rPr>
        <w:t xml:space="preserve"> and seconded by Deputy Mayor Abbott</w:t>
      </w:r>
      <w:r w:rsidR="0070466B" w:rsidRPr="0023159F">
        <w:rPr>
          <w:lang w:val="en-CA"/>
        </w:rPr>
        <w:t xml:space="preserve"> that the Gander Community Centre be rented to the Gander Flyers for a cost of $1,400 </w:t>
      </w:r>
      <w:r w:rsidR="00094D09" w:rsidRPr="0023159F">
        <w:rPr>
          <w:lang w:val="en-CA"/>
        </w:rPr>
        <w:t xml:space="preserve">per game </w:t>
      </w:r>
      <w:r w:rsidR="0070466B" w:rsidRPr="0023159F">
        <w:rPr>
          <w:lang w:val="en-CA"/>
        </w:rPr>
        <w:t>for the 2014/15 season.</w:t>
      </w:r>
    </w:p>
    <w:p w:rsidR="0070466B" w:rsidRPr="0023159F" w:rsidRDefault="0070466B" w:rsidP="00CE45A1">
      <w:pPr>
        <w:rPr>
          <w:lang w:val="en-CA"/>
        </w:rPr>
      </w:pPr>
    </w:p>
    <w:p w:rsidR="0070466B" w:rsidRPr="0023159F" w:rsidRDefault="0070466B" w:rsidP="00CE45A1">
      <w:pPr>
        <w:rPr>
          <w:lang w:val="en-CA"/>
        </w:rPr>
      </w:pPr>
      <w:r w:rsidRPr="0023159F">
        <w:rPr>
          <w:lang w:val="en-CA"/>
        </w:rPr>
        <w:tab/>
      </w:r>
      <w:r w:rsidRPr="0023159F">
        <w:rPr>
          <w:lang w:val="en-CA"/>
        </w:rPr>
        <w:tab/>
        <w:t>In Favour:</w:t>
      </w:r>
      <w:r w:rsidRPr="0023159F">
        <w:rPr>
          <w:lang w:val="en-CA"/>
        </w:rPr>
        <w:tab/>
        <w:t>6</w:t>
      </w:r>
      <w:r w:rsidRPr="0023159F">
        <w:rPr>
          <w:lang w:val="en-CA"/>
        </w:rPr>
        <w:tab/>
        <w:t>Opposing:</w:t>
      </w:r>
      <w:r w:rsidRPr="0023159F">
        <w:rPr>
          <w:lang w:val="en-CA"/>
        </w:rPr>
        <w:tab/>
        <w:t>0</w:t>
      </w:r>
    </w:p>
    <w:p w:rsidR="0070466B" w:rsidRPr="0023159F" w:rsidRDefault="0070466B" w:rsidP="00CE45A1">
      <w:pPr>
        <w:rPr>
          <w:lang w:val="en-CA"/>
        </w:rPr>
      </w:pPr>
    </w:p>
    <w:p w:rsidR="0070466B" w:rsidRPr="0023159F" w:rsidRDefault="0070466B" w:rsidP="00CE45A1">
      <w:pPr>
        <w:rPr>
          <w:lang w:val="en-CA"/>
        </w:rPr>
      </w:pPr>
      <w:r w:rsidRPr="0023159F">
        <w:rPr>
          <w:b/>
          <w:lang w:val="en-CA"/>
        </w:rPr>
        <w:t>Decision:</w:t>
      </w:r>
      <w:r w:rsidRPr="0023159F">
        <w:rPr>
          <w:lang w:val="en-CA"/>
        </w:rPr>
        <w:tab/>
        <w:t>Motion carried.</w:t>
      </w:r>
    </w:p>
    <w:p w:rsidR="00011271" w:rsidRDefault="00011271" w:rsidP="00CE45A1">
      <w:pPr>
        <w:rPr>
          <w:lang w:val="en-CA"/>
        </w:rPr>
      </w:pPr>
    </w:p>
    <w:p w:rsidR="00CE45A1" w:rsidRPr="00067FD7" w:rsidRDefault="00CE45A1" w:rsidP="00CE45A1">
      <w:pPr>
        <w:rPr>
          <w:b/>
          <w:sz w:val="28"/>
          <w:szCs w:val="28"/>
          <w:lang w:val="en-CA"/>
        </w:rPr>
      </w:pPr>
      <w:r>
        <w:rPr>
          <w:b/>
          <w:sz w:val="28"/>
          <w:szCs w:val="28"/>
          <w:lang w:val="en-CA"/>
        </w:rPr>
        <w:t>Special Olympics Funding</w:t>
      </w:r>
    </w:p>
    <w:p w:rsidR="00CE45A1" w:rsidRDefault="00CE45A1" w:rsidP="00CE45A1">
      <w:pPr>
        <w:rPr>
          <w:lang w:val="en-CA"/>
        </w:rPr>
      </w:pPr>
    </w:p>
    <w:p w:rsidR="00CE45A1" w:rsidRDefault="00CE45A1" w:rsidP="007F50A3">
      <w:pPr>
        <w:pStyle w:val="NoSpacing"/>
        <w:jc w:val="both"/>
        <w:rPr>
          <w:sz w:val="24"/>
          <w:szCs w:val="24"/>
        </w:rPr>
      </w:pPr>
      <w:r w:rsidRPr="00421A20">
        <w:rPr>
          <w:sz w:val="24"/>
          <w:szCs w:val="24"/>
        </w:rPr>
        <w:t>The Director noted that the Gander Special Olympics Club should be offered an annual operating grant in the upcoming budget the same as other organizations such as the Gander Curling Club, Gander Gymnastics and Gander Tennis Association.  The Committee felt that all the groups currently receiving these grants should be reviewed at the next meeting.</w:t>
      </w:r>
    </w:p>
    <w:p w:rsidR="007F50A3" w:rsidRPr="007F50A3" w:rsidRDefault="007F50A3" w:rsidP="007F50A3">
      <w:pPr>
        <w:pStyle w:val="NoSpacing"/>
        <w:jc w:val="both"/>
        <w:rPr>
          <w:sz w:val="24"/>
          <w:szCs w:val="24"/>
        </w:rPr>
      </w:pPr>
    </w:p>
    <w:p w:rsidR="00CE45A1" w:rsidRDefault="00CE45A1" w:rsidP="00CE45A1">
      <w:pPr>
        <w:spacing w:line="360" w:lineRule="auto"/>
        <w:rPr>
          <w:b/>
          <w:sz w:val="28"/>
          <w:szCs w:val="28"/>
        </w:rPr>
      </w:pPr>
      <w:r>
        <w:rPr>
          <w:b/>
          <w:sz w:val="28"/>
          <w:szCs w:val="28"/>
        </w:rPr>
        <w:t>Fire Fighters Funding</w:t>
      </w:r>
    </w:p>
    <w:p w:rsidR="00CE45A1" w:rsidRDefault="00CE45A1" w:rsidP="00CE45A1">
      <w:pPr>
        <w:pStyle w:val="NoSpacing"/>
        <w:jc w:val="both"/>
        <w:rPr>
          <w:sz w:val="24"/>
          <w:szCs w:val="24"/>
        </w:rPr>
      </w:pPr>
      <w:r w:rsidRPr="001B13CD">
        <w:rPr>
          <w:sz w:val="24"/>
          <w:szCs w:val="24"/>
        </w:rPr>
        <w:t xml:space="preserve">A request for funding was received from three local volunteer fire fighters to attend the Atlantic </w:t>
      </w:r>
      <w:proofErr w:type="spellStart"/>
      <w:r w:rsidRPr="001B13CD">
        <w:rPr>
          <w:sz w:val="24"/>
          <w:szCs w:val="24"/>
        </w:rPr>
        <w:t>Firefit</w:t>
      </w:r>
      <w:proofErr w:type="spellEnd"/>
      <w:r w:rsidRPr="001B13CD">
        <w:rPr>
          <w:sz w:val="24"/>
          <w:szCs w:val="24"/>
        </w:rPr>
        <w:t xml:space="preserve"> Combat Challenge in Riverview, NB in August and then the Nationals in Quebec in October.  As per the Grants, Subsidies &amp; In-kind Services Policy, a group donation of $500 will be made to</w:t>
      </w:r>
      <w:r w:rsidR="00094D09">
        <w:rPr>
          <w:sz w:val="24"/>
          <w:szCs w:val="24"/>
        </w:rPr>
        <w:t xml:space="preserve"> each of</w:t>
      </w:r>
      <w:r w:rsidRPr="001B13CD">
        <w:rPr>
          <w:sz w:val="24"/>
          <w:szCs w:val="24"/>
        </w:rPr>
        <w:t xml:space="preserve"> the fire fighters.</w:t>
      </w:r>
      <w:r>
        <w:rPr>
          <w:sz w:val="24"/>
          <w:szCs w:val="24"/>
        </w:rPr>
        <w:t xml:space="preserve"> </w:t>
      </w:r>
    </w:p>
    <w:p w:rsidR="00CE45A1" w:rsidRDefault="00CE45A1" w:rsidP="00CE45A1">
      <w:pPr>
        <w:pStyle w:val="NoSpacing"/>
        <w:jc w:val="both"/>
        <w:rPr>
          <w:sz w:val="24"/>
          <w:szCs w:val="24"/>
        </w:rPr>
      </w:pPr>
    </w:p>
    <w:p w:rsidR="007F50A3" w:rsidRDefault="007F50A3" w:rsidP="00CE45A1">
      <w:pPr>
        <w:pStyle w:val="NoSpacing"/>
        <w:jc w:val="both"/>
        <w:rPr>
          <w:sz w:val="24"/>
          <w:szCs w:val="24"/>
        </w:rPr>
      </w:pPr>
    </w:p>
    <w:p w:rsidR="00CE45A1" w:rsidRDefault="00CE45A1" w:rsidP="00CE45A1">
      <w:pPr>
        <w:spacing w:line="360" w:lineRule="auto"/>
        <w:rPr>
          <w:b/>
          <w:sz w:val="28"/>
          <w:szCs w:val="28"/>
        </w:rPr>
      </w:pPr>
      <w:r>
        <w:rPr>
          <w:b/>
          <w:sz w:val="28"/>
          <w:szCs w:val="28"/>
        </w:rPr>
        <w:lastRenderedPageBreak/>
        <w:t>Back Land Request – 255 Magee Road</w:t>
      </w:r>
    </w:p>
    <w:p w:rsidR="00CE45A1" w:rsidRDefault="00CE45A1" w:rsidP="00CE45A1">
      <w:pPr>
        <w:pStyle w:val="NoSpacing"/>
        <w:rPr>
          <w:sz w:val="24"/>
          <w:szCs w:val="24"/>
        </w:rPr>
      </w:pPr>
      <w:r w:rsidRPr="00421A20">
        <w:rPr>
          <w:sz w:val="24"/>
          <w:szCs w:val="24"/>
        </w:rPr>
        <w:t>The Committee reviewed this request but feels that no open/green space land should be sold in the near future.</w:t>
      </w:r>
    </w:p>
    <w:p w:rsidR="00DD7312" w:rsidRDefault="00DD7312" w:rsidP="00A433CC">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9A4C17">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9A4C17">
        <w:t xml:space="preserve">August </w:t>
      </w:r>
      <w:r w:rsidR="00212C38">
        <w:t>2</w:t>
      </w:r>
      <w:r w:rsidR="00A94F5C">
        <w:t>5</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212C38">
        <w:t xml:space="preserve"> G. Parrott, C</w:t>
      </w:r>
      <w:r w:rsidR="005E19CE">
        <w:t>ouncillor</w:t>
      </w:r>
      <w:r w:rsidR="00A94F5C">
        <w:t>; RJ Locke</w:t>
      </w:r>
      <w:r w:rsidR="00885933">
        <w:t>,</w:t>
      </w:r>
      <w:r w:rsidR="005E19CE">
        <w:t xml:space="preserve"> Economic</w:t>
      </w:r>
      <w:r w:rsidR="00885933">
        <w:t xml:space="preserve"> Development </w:t>
      </w:r>
      <w:r w:rsidR="00A94F5C">
        <w:t>Manager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F31E68" w:rsidRDefault="00F31E68" w:rsidP="00F31E68">
      <w:pPr>
        <w:rPr>
          <w:b/>
          <w:sz w:val="28"/>
          <w:szCs w:val="28"/>
        </w:rPr>
      </w:pPr>
      <w:r>
        <w:rPr>
          <w:b/>
          <w:sz w:val="28"/>
          <w:szCs w:val="28"/>
        </w:rPr>
        <w:t>June 30</w:t>
      </w:r>
      <w:r w:rsidRPr="00102245">
        <w:rPr>
          <w:b/>
          <w:sz w:val="28"/>
          <w:szCs w:val="28"/>
          <w:vertAlign w:val="superscript"/>
        </w:rPr>
        <w:t>th</w:t>
      </w:r>
      <w:r>
        <w:rPr>
          <w:b/>
          <w:sz w:val="28"/>
          <w:szCs w:val="28"/>
        </w:rPr>
        <w:t xml:space="preserve"> Variance Report</w:t>
      </w:r>
    </w:p>
    <w:p w:rsidR="00F31E68" w:rsidRDefault="00F31E68" w:rsidP="00F31E68">
      <w:pPr>
        <w:rPr>
          <w:b/>
          <w:sz w:val="28"/>
          <w:szCs w:val="28"/>
        </w:rPr>
      </w:pPr>
    </w:p>
    <w:p w:rsidR="00F31E68" w:rsidRDefault="00F31E68" w:rsidP="00F31E68">
      <w:r>
        <w:t>The Committee reviewed the Departments’ Variance Report as of June 30</w:t>
      </w:r>
      <w:r w:rsidRPr="00D30F88">
        <w:rPr>
          <w:vertAlign w:val="superscript"/>
        </w:rPr>
        <w:t>th</w:t>
      </w:r>
      <w:r>
        <w:t xml:space="preserve">, 2014. The Department is projecting a surplus of approximately $8000.00. These variances are largely due to the reduction in staff travel and other projects taken on by the Department.   </w:t>
      </w:r>
    </w:p>
    <w:p w:rsidR="00F31E68" w:rsidRDefault="00F31E68" w:rsidP="00F31E68">
      <w:pPr>
        <w:rPr>
          <w:b/>
          <w:sz w:val="28"/>
          <w:szCs w:val="28"/>
        </w:rPr>
      </w:pPr>
    </w:p>
    <w:p w:rsidR="00F31E68" w:rsidRDefault="00F31E68" w:rsidP="00F31E68">
      <w:pPr>
        <w:rPr>
          <w:b/>
          <w:sz w:val="28"/>
          <w:szCs w:val="28"/>
        </w:rPr>
      </w:pPr>
      <w:r>
        <w:rPr>
          <w:b/>
          <w:sz w:val="28"/>
          <w:szCs w:val="28"/>
        </w:rPr>
        <w:t xml:space="preserve">International Council of Shopping </w:t>
      </w:r>
      <w:proofErr w:type="spellStart"/>
      <w:r>
        <w:rPr>
          <w:b/>
          <w:sz w:val="28"/>
          <w:szCs w:val="28"/>
        </w:rPr>
        <w:t>Centres</w:t>
      </w:r>
      <w:proofErr w:type="spellEnd"/>
      <w:r>
        <w:rPr>
          <w:b/>
          <w:sz w:val="28"/>
          <w:szCs w:val="28"/>
        </w:rPr>
        <w:t xml:space="preserve"> (ICSC) Atlantic convention update</w:t>
      </w:r>
    </w:p>
    <w:p w:rsidR="00F31E68" w:rsidRDefault="00F31E68" w:rsidP="00F31E68"/>
    <w:p w:rsidR="00F31E68" w:rsidRDefault="00F31E68" w:rsidP="00F31E68">
      <w:r>
        <w:t>The Committee was provided an update on staff attendance at the ICSC Atlantic Canada Idea Exchange in St. John’s from August 20-22, 2014.</w:t>
      </w:r>
    </w:p>
    <w:p w:rsidR="00F31E68" w:rsidRDefault="00F31E68" w:rsidP="00F31E68"/>
    <w:p w:rsidR="00F31E68" w:rsidRDefault="00F31E68" w:rsidP="00F31E68">
      <w:r>
        <w:t>The Economic Development staff that attended this event found it very rewarding and received positive feedback as they networked and met many company representatives including retail brokers, developers and realtors.</w:t>
      </w:r>
    </w:p>
    <w:p w:rsidR="00F31E68" w:rsidRDefault="00F31E68" w:rsidP="00F31E68"/>
    <w:p w:rsidR="00F31E68" w:rsidRDefault="00F31E68" w:rsidP="00F31E68">
      <w:r>
        <w:t>In addition, staff also</w:t>
      </w:r>
      <w:r w:rsidRPr="002707FD">
        <w:t xml:space="preserve"> attended vari</w:t>
      </w:r>
      <w:r>
        <w:t xml:space="preserve">ous sessions and </w:t>
      </w:r>
      <w:r w:rsidRPr="002707FD">
        <w:t>discussion panels on topics such as</w:t>
      </w:r>
      <w:r>
        <w:t>;</w:t>
      </w:r>
    </w:p>
    <w:p w:rsidR="00F31E68" w:rsidRPr="002707FD" w:rsidRDefault="00F31E68" w:rsidP="00F31E68">
      <w:pPr>
        <w:pStyle w:val="ListParagraph"/>
        <w:numPr>
          <w:ilvl w:val="0"/>
          <w:numId w:val="32"/>
        </w:numPr>
        <w:spacing w:after="200" w:line="276" w:lineRule="auto"/>
        <w:jc w:val="left"/>
      </w:pPr>
      <w:r w:rsidRPr="002707FD">
        <w:t>Retail development and expansion</w:t>
      </w:r>
      <w:r>
        <w:t>,</w:t>
      </w:r>
      <w:r w:rsidRPr="002707FD">
        <w:t xml:space="preserve"> </w:t>
      </w:r>
    </w:p>
    <w:p w:rsidR="00F31E68" w:rsidRPr="002707FD" w:rsidRDefault="00F31E68" w:rsidP="00F31E68">
      <w:pPr>
        <w:pStyle w:val="ListParagraph"/>
        <w:numPr>
          <w:ilvl w:val="0"/>
          <w:numId w:val="32"/>
        </w:numPr>
        <w:spacing w:after="200" w:line="276" w:lineRule="auto"/>
        <w:jc w:val="left"/>
      </w:pPr>
      <w:r w:rsidRPr="002707FD">
        <w:t>Development</w:t>
      </w:r>
      <w:r>
        <w:t xml:space="preserve"> issues</w:t>
      </w:r>
      <w:r w:rsidRPr="002707FD">
        <w:t xml:space="preserve"> and construction</w:t>
      </w:r>
      <w:r>
        <w:t xml:space="preserve"> costs</w:t>
      </w:r>
      <w:r w:rsidRPr="002707FD">
        <w:t xml:space="preserve"> in Newfoundland,</w:t>
      </w:r>
    </w:p>
    <w:p w:rsidR="00F31E68" w:rsidRPr="002707FD" w:rsidRDefault="00F31E68" w:rsidP="00F31E68">
      <w:pPr>
        <w:pStyle w:val="ListParagraph"/>
        <w:numPr>
          <w:ilvl w:val="0"/>
          <w:numId w:val="32"/>
        </w:numPr>
        <w:spacing w:after="200" w:line="276" w:lineRule="auto"/>
        <w:jc w:val="left"/>
      </w:pPr>
      <w:r w:rsidRPr="002707FD">
        <w:t xml:space="preserve">Opportunities and challenges for today’s retailer </w:t>
      </w:r>
    </w:p>
    <w:p w:rsidR="00F31E68" w:rsidRPr="002707FD" w:rsidRDefault="00F31E68" w:rsidP="00F31E68">
      <w:r>
        <w:t>Overall, this event provided staff</w:t>
      </w:r>
      <w:r w:rsidRPr="002707FD">
        <w:t xml:space="preserve"> with a broad understanding and appreciation for both the issues and opportunities for the retail sector in Atlantic Canada. </w:t>
      </w:r>
    </w:p>
    <w:p w:rsidR="004C3DE6" w:rsidRDefault="004C3DE6" w:rsidP="004C3DE6">
      <w:pPr>
        <w:rPr>
          <w:b/>
          <w:sz w:val="28"/>
          <w:szCs w:val="28"/>
        </w:rPr>
      </w:pPr>
    </w:p>
    <w:p w:rsidR="00F31E68" w:rsidRDefault="00F31E68" w:rsidP="004C3DE6">
      <w:pPr>
        <w:rPr>
          <w:b/>
          <w:sz w:val="28"/>
          <w:szCs w:val="28"/>
        </w:rPr>
      </w:pPr>
    </w:p>
    <w:p w:rsidR="00F31E68" w:rsidRDefault="00F31E68" w:rsidP="004C3DE6">
      <w:pPr>
        <w:rPr>
          <w:b/>
          <w:sz w:val="28"/>
          <w:szCs w:val="28"/>
        </w:rPr>
      </w:pPr>
    </w:p>
    <w:p w:rsidR="00212C38" w:rsidRDefault="00212C38" w:rsidP="004C3DE6">
      <w:pPr>
        <w:rPr>
          <w:b/>
          <w:sz w:val="28"/>
          <w:szCs w:val="28"/>
        </w:rPr>
      </w:pPr>
    </w:p>
    <w:p w:rsidR="00BC6DD1" w:rsidRDefault="00002131"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15EDF" w:rsidRDefault="00BC6DD1" w:rsidP="00BC6DD1">
      <w:r>
        <w:t>The Tourism</w:t>
      </w:r>
      <w:r w:rsidR="00C6475A">
        <w:t xml:space="preserve"> Committee meeting was held on</w:t>
      </w:r>
      <w:r w:rsidR="00002131">
        <w:t xml:space="preserve"> August </w:t>
      </w:r>
      <w:r w:rsidR="00945A82">
        <w:t>26</w:t>
      </w:r>
      <w:r w:rsidR="00CD0F73">
        <w:t>,</w:t>
      </w:r>
      <w:r w:rsidR="00455D37">
        <w:t xml:space="preserve"> 201</w:t>
      </w:r>
      <w:r w:rsidR="003F5133">
        <w:t>4</w:t>
      </w:r>
      <w:r>
        <w:t xml:space="preserve">.  The meeting was chaired by </w:t>
      </w:r>
      <w:r w:rsidR="00945A82">
        <w:t>C</w:t>
      </w:r>
      <w:r w:rsidR="003B7CF9">
        <w:t xml:space="preserve">. </w:t>
      </w:r>
      <w:r w:rsidR="00945A82">
        <w:t>Abbott</w:t>
      </w:r>
      <w:r w:rsidR="00AE53C5">
        <w:t xml:space="preserve">, </w:t>
      </w:r>
      <w:r w:rsidR="00945A82">
        <w:t>Deputy Mayor</w:t>
      </w:r>
      <w:r>
        <w:t>.  Other members present included:</w:t>
      </w:r>
      <w:r w:rsidR="00DE1A97">
        <w:t xml:space="preserve"> </w:t>
      </w:r>
      <w:r w:rsidR="00945A82">
        <w:t>R. Anstey</w:t>
      </w:r>
      <w:r w:rsidR="00474873">
        <w:t>, Councillor;</w:t>
      </w:r>
      <w:r w:rsidR="00496390">
        <w:t xml:space="preserve"> D. Deschamps, Recreation Director;</w:t>
      </w:r>
      <w:r w:rsidR="00474873">
        <w:t xml:space="preserve"> </w:t>
      </w:r>
      <w:r w:rsidR="00A512BB">
        <w:t>K. Scev</w:t>
      </w:r>
      <w:r w:rsidR="0007267C">
        <w:t>iour, Special Event Coordinator</w:t>
      </w:r>
      <w:r w:rsidR="00002131">
        <w:t xml:space="preserve">; B. </w:t>
      </w:r>
      <w:r w:rsidR="00945A82">
        <w:t>Freeborn, Administrative Assistant.</w:t>
      </w:r>
    </w:p>
    <w:p w:rsidR="00474873" w:rsidRDefault="00474873" w:rsidP="00BC6DD1"/>
    <w:p w:rsidR="00701ECB" w:rsidRDefault="00BC6DD1" w:rsidP="00BC6DD1">
      <w:pPr>
        <w:jc w:val="left"/>
      </w:pPr>
      <w:r>
        <w:t>The following items were discussed:</w:t>
      </w:r>
    </w:p>
    <w:p w:rsidR="008D75FD" w:rsidRDefault="008D75FD" w:rsidP="00BC6DD1">
      <w:pPr>
        <w:jc w:val="left"/>
      </w:pPr>
    </w:p>
    <w:p w:rsidR="00CF02E6" w:rsidRDefault="00CF02E6" w:rsidP="00CF02E6">
      <w:pPr>
        <w:pStyle w:val="NoSpacing"/>
      </w:pPr>
      <w:r>
        <w:rPr>
          <w:b/>
          <w:sz w:val="28"/>
          <w:szCs w:val="28"/>
        </w:rPr>
        <w:t>Outdoor Christmas Market</w:t>
      </w:r>
    </w:p>
    <w:p w:rsidR="00CF02E6" w:rsidRDefault="00CF02E6" w:rsidP="00CF02E6"/>
    <w:p w:rsidR="00CF02E6" w:rsidRPr="001C2C5B" w:rsidRDefault="00CF02E6" w:rsidP="00CF02E6">
      <w:r w:rsidRPr="001C2C5B">
        <w:t>The Event Staff will be meeting with the Development Department to discuss the upcoming Outdoor Christmas Market taking place on December 6</w:t>
      </w:r>
      <w:r w:rsidRPr="001C2C5B">
        <w:rPr>
          <w:vertAlign w:val="superscript"/>
        </w:rPr>
        <w:t>th</w:t>
      </w:r>
      <w:r w:rsidRPr="001C2C5B">
        <w:t xml:space="preserve"> and 7</w:t>
      </w:r>
      <w:r w:rsidRPr="001C2C5B">
        <w:rPr>
          <w:vertAlign w:val="superscript"/>
        </w:rPr>
        <w:t>th</w:t>
      </w:r>
      <w:r w:rsidRPr="001C2C5B">
        <w:t>.  Applications are now available for crafters wishing to participate in this event and can be picked up at the Town Hall or by calling 651-5910.</w:t>
      </w:r>
    </w:p>
    <w:p w:rsidR="00CF02E6" w:rsidRDefault="00CF02E6" w:rsidP="00CF02E6"/>
    <w:p w:rsidR="00CF02E6" w:rsidRPr="008C1EB8" w:rsidRDefault="00CF02E6" w:rsidP="00CF02E6">
      <w:pPr>
        <w:rPr>
          <w:b/>
          <w:sz w:val="28"/>
          <w:szCs w:val="28"/>
        </w:rPr>
      </w:pPr>
      <w:r>
        <w:rPr>
          <w:b/>
          <w:sz w:val="28"/>
          <w:szCs w:val="28"/>
        </w:rPr>
        <w:t>Variance Report</w:t>
      </w:r>
    </w:p>
    <w:p w:rsidR="00CF02E6" w:rsidRPr="00ED7F7D" w:rsidRDefault="00CF02E6" w:rsidP="00CF02E6">
      <w:pPr>
        <w:rPr>
          <w:b/>
        </w:rPr>
      </w:pPr>
    </w:p>
    <w:p w:rsidR="00CF02E6" w:rsidRDefault="00CF02E6" w:rsidP="00CF02E6">
      <w:r>
        <w:t>The Committee reviewed the variance report and noted an overage in the Tourism budget. This is due to the error of the Winter Carnival not being budgeted in 2014 budget. This is forwarded to Finance for their review.</w:t>
      </w:r>
    </w:p>
    <w:p w:rsidR="00CF02E6" w:rsidRDefault="00CF02E6" w:rsidP="00CF02E6"/>
    <w:p w:rsidR="00CF02E6" w:rsidRPr="008C1EB8" w:rsidRDefault="00CF02E6" w:rsidP="00CF02E6">
      <w:pPr>
        <w:rPr>
          <w:b/>
          <w:sz w:val="28"/>
          <w:szCs w:val="28"/>
        </w:rPr>
      </w:pPr>
      <w:r>
        <w:rPr>
          <w:b/>
          <w:sz w:val="28"/>
          <w:szCs w:val="28"/>
        </w:rPr>
        <w:t>Take Back the Night Event</w:t>
      </w:r>
    </w:p>
    <w:p w:rsidR="00CF02E6" w:rsidRPr="00ED7F7D" w:rsidRDefault="00CF02E6" w:rsidP="00CF02E6">
      <w:pPr>
        <w:rPr>
          <w:b/>
        </w:rPr>
      </w:pPr>
    </w:p>
    <w:p w:rsidR="00CF02E6" w:rsidRDefault="00CF02E6" w:rsidP="00CF02E6">
      <w:r>
        <w:t>The Gander Women’s Centre will be holding the “Take Back the Night March” in September at Cobb’s Pond Rotary Park. This is a public protest organized by women, for women and serves as a means for them to unite and voice their desire to end the fear and perceived responsibility women experience when it comes to sexual assault, harassment and other forms of violence.  The Department will be providing some assistance with this event.</w:t>
      </w:r>
    </w:p>
    <w:p w:rsidR="00CF02E6" w:rsidRPr="006D2047" w:rsidRDefault="00CF02E6" w:rsidP="00CF02E6"/>
    <w:p w:rsidR="00CF02E6" w:rsidRPr="008C1EB8" w:rsidRDefault="00CF02E6" w:rsidP="00CF02E6">
      <w:pPr>
        <w:rPr>
          <w:b/>
          <w:sz w:val="28"/>
          <w:szCs w:val="28"/>
        </w:rPr>
      </w:pPr>
      <w:r>
        <w:rPr>
          <w:b/>
          <w:sz w:val="28"/>
          <w:szCs w:val="28"/>
        </w:rPr>
        <w:t>Gander Collegiate Reunion – Thank You</w:t>
      </w:r>
    </w:p>
    <w:p w:rsidR="00CF02E6" w:rsidRDefault="00CF02E6" w:rsidP="00CF02E6">
      <w:pPr>
        <w:rPr>
          <w:b/>
        </w:rPr>
      </w:pPr>
    </w:p>
    <w:p w:rsidR="00CF02E6" w:rsidRDefault="00CF02E6" w:rsidP="00CF02E6">
      <w:r>
        <w:t>A letter was received from the Gander Collegiate 50</w:t>
      </w:r>
      <w:r w:rsidRPr="0088445C">
        <w:rPr>
          <w:vertAlign w:val="superscript"/>
        </w:rPr>
        <w:t>th</w:t>
      </w:r>
      <w:r>
        <w:t xml:space="preserve"> Anniversary Reunion Committee thanking the Town for their assistance with the Reunion. </w:t>
      </w:r>
    </w:p>
    <w:p w:rsidR="00CF02E6" w:rsidRDefault="00CF02E6" w:rsidP="00CF02E6">
      <w:pPr>
        <w:pStyle w:val="NoSpacing"/>
        <w:rPr>
          <w:b/>
          <w:sz w:val="28"/>
          <w:szCs w:val="28"/>
        </w:rPr>
      </w:pPr>
    </w:p>
    <w:p w:rsidR="00CF02E6" w:rsidRDefault="00CF02E6" w:rsidP="00CF02E6">
      <w:pPr>
        <w:pStyle w:val="NoSpacing"/>
        <w:rPr>
          <w:b/>
          <w:sz w:val="28"/>
          <w:szCs w:val="28"/>
        </w:rPr>
      </w:pPr>
      <w:r>
        <w:rPr>
          <w:b/>
          <w:sz w:val="28"/>
          <w:szCs w:val="28"/>
        </w:rPr>
        <w:t>NL Snowmobile Federation – Advertising Request</w:t>
      </w:r>
    </w:p>
    <w:p w:rsidR="00CF02E6" w:rsidRDefault="00CF02E6" w:rsidP="00CF02E6"/>
    <w:p w:rsidR="00CF02E6" w:rsidRDefault="00CF02E6" w:rsidP="00CF02E6">
      <w:r>
        <w:t xml:space="preserve">The NL Snowmobile Federation will be updating their snowmobile trail map for the upcoming 2014/2015 and the 2015/2016 season. As the Town prides itself on being a snowmobile friendly, sport recreation town, the Committee decided to advertise in the map at a cost of $400.00. </w:t>
      </w:r>
    </w:p>
    <w:p w:rsidR="00CF02E6" w:rsidRDefault="00CF02E6" w:rsidP="00CF02E6">
      <w:pPr>
        <w:rPr>
          <w:b/>
          <w:sz w:val="28"/>
          <w:szCs w:val="28"/>
        </w:rPr>
      </w:pPr>
      <w:r>
        <w:rPr>
          <w:b/>
          <w:sz w:val="28"/>
          <w:szCs w:val="28"/>
        </w:rPr>
        <w:lastRenderedPageBreak/>
        <w:t>Hospitality Newfoundland and Labrador 2015 Conference and Tradeshow</w:t>
      </w:r>
    </w:p>
    <w:p w:rsidR="00CF02E6" w:rsidRPr="008C1EB8" w:rsidRDefault="00CF02E6" w:rsidP="00CF02E6">
      <w:pPr>
        <w:rPr>
          <w:b/>
          <w:sz w:val="28"/>
          <w:szCs w:val="28"/>
        </w:rPr>
      </w:pPr>
    </w:p>
    <w:p w:rsidR="00CF02E6" w:rsidRDefault="00CF02E6" w:rsidP="00CF02E6">
      <w:r>
        <w:t xml:space="preserve">The Town is pleased to have been chosen as the site of the 2015 Hospitality Newfoundland and Labrador Conference. Taking place from February 24-26, 2015, this conference is returning to Gander for the second year in a row and is the largest gathering of tourism operators in the province. </w:t>
      </w:r>
    </w:p>
    <w:p w:rsidR="00CF02E6" w:rsidRDefault="00CF02E6" w:rsidP="00CF02E6"/>
    <w:p w:rsidR="00CF02E6" w:rsidRDefault="00CF02E6" w:rsidP="00CF02E6">
      <w:pPr>
        <w:rPr>
          <w:b/>
          <w:sz w:val="28"/>
          <w:szCs w:val="28"/>
        </w:rPr>
      </w:pPr>
      <w:proofErr w:type="spellStart"/>
      <w:r>
        <w:rPr>
          <w:b/>
          <w:sz w:val="28"/>
          <w:szCs w:val="28"/>
        </w:rPr>
        <w:t>Honour</w:t>
      </w:r>
      <w:proofErr w:type="spellEnd"/>
      <w:r>
        <w:rPr>
          <w:b/>
          <w:sz w:val="28"/>
          <w:szCs w:val="28"/>
        </w:rPr>
        <w:t xml:space="preserve"> 100</w:t>
      </w:r>
    </w:p>
    <w:p w:rsidR="00CF02E6" w:rsidRDefault="00CF02E6" w:rsidP="00CF02E6"/>
    <w:p w:rsidR="00CF02E6" w:rsidRDefault="00CF02E6" w:rsidP="00CF02E6">
      <w:r>
        <w:t xml:space="preserve">The Government of Newfoundland and Labrador will be hosting </w:t>
      </w:r>
      <w:proofErr w:type="spellStart"/>
      <w:r>
        <w:t>Honour</w:t>
      </w:r>
      <w:proofErr w:type="spellEnd"/>
      <w:r>
        <w:t xml:space="preserve"> 100 – a First World War commemorations initiative from 2014 -2018. This will include commemorative ceremonies and events </w:t>
      </w:r>
      <w:proofErr w:type="spellStart"/>
      <w:r>
        <w:t>honouring</w:t>
      </w:r>
      <w:proofErr w:type="spellEnd"/>
      <w:r>
        <w:t xml:space="preserve"> the sacrifices made by our veterans, their families and friends and also engage our young people to learn more about the history that shaped this place we call home. </w:t>
      </w:r>
    </w:p>
    <w:p w:rsidR="00CF02E6" w:rsidRDefault="00CF02E6" w:rsidP="00CF02E6"/>
    <w:p w:rsidR="00CF02E6" w:rsidRDefault="00CF02E6" w:rsidP="00CF02E6">
      <w:r>
        <w:t>The Town of Gander will be taking part in this commemoration and have directed the event staff to come up with some ideas for presentation to the Committee at a later date and to explore the funding opportunities available.</w:t>
      </w:r>
    </w:p>
    <w:p w:rsidR="00CF02E6" w:rsidRDefault="00CF02E6" w:rsidP="00CF02E6">
      <w:pPr>
        <w:pStyle w:val="NoSpacing"/>
        <w:rPr>
          <w:b/>
          <w:sz w:val="28"/>
          <w:szCs w:val="28"/>
        </w:rPr>
      </w:pPr>
    </w:p>
    <w:p w:rsidR="00CF02E6" w:rsidRDefault="00CF02E6" w:rsidP="00CF02E6">
      <w:pPr>
        <w:rPr>
          <w:b/>
          <w:bCs/>
          <w:sz w:val="28"/>
          <w:szCs w:val="28"/>
          <w:lang w:val="en-CA"/>
        </w:rPr>
      </w:pPr>
      <w:r>
        <w:rPr>
          <w:b/>
          <w:bCs/>
          <w:sz w:val="28"/>
          <w:szCs w:val="28"/>
          <w:lang w:val="en-CA"/>
        </w:rPr>
        <w:t>Into No Man’s Land</w:t>
      </w:r>
    </w:p>
    <w:p w:rsidR="00CF02E6" w:rsidRPr="00BA1588" w:rsidRDefault="00CF02E6" w:rsidP="00CF02E6">
      <w:pPr>
        <w:rPr>
          <w:b/>
          <w:bCs/>
          <w:sz w:val="28"/>
          <w:szCs w:val="28"/>
          <w:lang w:val="en-CA"/>
        </w:rPr>
      </w:pPr>
    </w:p>
    <w:p w:rsidR="00CF02E6" w:rsidRDefault="00CF02E6" w:rsidP="00CF02E6">
      <w:r>
        <w:t>The Into No Man’s Land Post Traumatic Stress Disorder (PTSD) March will be arriving in Gander on September 11</w:t>
      </w:r>
      <w:r w:rsidRPr="00E705BD">
        <w:rPr>
          <w:vertAlign w:val="superscript"/>
        </w:rPr>
        <w:t>th</w:t>
      </w:r>
      <w:r>
        <w:t xml:space="preserve"> to bring awareness to PTSD and the effect it has on people, their families, friends and careers.  Mr. Steve </w:t>
      </w:r>
      <w:proofErr w:type="spellStart"/>
      <w:r>
        <w:t>Hartwig</w:t>
      </w:r>
      <w:proofErr w:type="spellEnd"/>
      <w:r>
        <w:t xml:space="preserve"> is a former military member who suffers from PTSD and began his march across Canada on the lawn of the BC Parliament on June 23</w:t>
      </w:r>
      <w:r w:rsidRPr="00596218">
        <w:rPr>
          <w:vertAlign w:val="superscript"/>
        </w:rPr>
        <w:t>rd</w:t>
      </w:r>
      <w:r>
        <w:t>. More information regarding this event will be posted on the Town of Gander’s website and Facebook page in the coming weeks.</w:t>
      </w:r>
    </w:p>
    <w:p w:rsidR="00CF02E6" w:rsidRDefault="00CF02E6" w:rsidP="00CF02E6"/>
    <w:p w:rsidR="00CF02E6" w:rsidRDefault="00CF02E6" w:rsidP="00CF02E6">
      <w:pPr>
        <w:rPr>
          <w:b/>
          <w:sz w:val="28"/>
          <w:szCs w:val="28"/>
        </w:rPr>
      </w:pPr>
      <w:r w:rsidRPr="00340CD3">
        <w:rPr>
          <w:b/>
          <w:sz w:val="28"/>
          <w:szCs w:val="28"/>
        </w:rPr>
        <w:t>Festival of Flight Advertising</w:t>
      </w:r>
    </w:p>
    <w:p w:rsidR="00CF02E6" w:rsidRPr="00340CD3" w:rsidRDefault="00CF02E6" w:rsidP="00CF02E6">
      <w:pPr>
        <w:rPr>
          <w:b/>
          <w:sz w:val="28"/>
          <w:szCs w:val="28"/>
        </w:rPr>
      </w:pPr>
    </w:p>
    <w:p w:rsidR="00CF02E6" w:rsidRDefault="00CF02E6" w:rsidP="00CF02E6">
      <w:r>
        <w:t xml:space="preserve">A suggestion was made to erect poles on </w:t>
      </w:r>
      <w:proofErr w:type="spellStart"/>
      <w:r>
        <w:t>Cobham</w:t>
      </w:r>
      <w:proofErr w:type="spellEnd"/>
      <w:r>
        <w:t xml:space="preserve"> for the purpose of advertising various events including the Festival of Flight. </w:t>
      </w:r>
      <w:r w:rsidR="00E42DCC">
        <w:t xml:space="preserve"> </w:t>
      </w:r>
      <w:r>
        <w:t xml:space="preserve">The Event Coordinator will ask the Municipal Works Department for their assistance in providing a cost analysis for the 2015 budget. </w:t>
      </w:r>
    </w:p>
    <w:p w:rsidR="00CF02E6" w:rsidRDefault="00CF02E6" w:rsidP="00CF02E6">
      <w:pPr>
        <w:pStyle w:val="NoSpacing"/>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4797D" w:rsidRDefault="00BC6DD1" w:rsidP="00BC6DD1">
      <w:r>
        <w:t xml:space="preserve">The Municipal Works &amp; Services Committee was held on </w:t>
      </w:r>
      <w:r w:rsidR="00801E56">
        <w:t>August</w:t>
      </w:r>
      <w:r w:rsidR="001071A7">
        <w:t xml:space="preserve"> </w:t>
      </w:r>
      <w:r w:rsidR="00100CEF">
        <w:t>27</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rsidR="00801E56">
        <w:t xml:space="preserve">W. Lorenzen, Councillor; </w:t>
      </w:r>
      <w:r>
        <w:t>J. Blackwood, Directo</w:t>
      </w:r>
      <w:r w:rsidR="007E1B0E">
        <w:t>r of Municipal Works &amp; Services</w:t>
      </w:r>
      <w:r w:rsidR="00E74D17">
        <w:t>; G. Regular, Supervisor of Technical Services.</w:t>
      </w:r>
    </w:p>
    <w:p w:rsidR="00801E56" w:rsidRDefault="00801E56" w:rsidP="00BC6DD1"/>
    <w:p w:rsidR="009D6A15" w:rsidRDefault="009D6A15" w:rsidP="00BC6DD1">
      <w:r>
        <w:lastRenderedPageBreak/>
        <w:t>Delegation:</w:t>
      </w:r>
      <w:r>
        <w:tab/>
        <w:t>N. Healey-Dove, Resident</w:t>
      </w:r>
    </w:p>
    <w:p w:rsidR="009D6A15" w:rsidRDefault="009D6A15" w:rsidP="00BC6DD1"/>
    <w:p w:rsidR="002B43D8" w:rsidRDefault="002B43D8" w:rsidP="002B43D8">
      <w:r>
        <w:t>The following items were discussed:</w:t>
      </w:r>
    </w:p>
    <w:p w:rsidR="000F07D2" w:rsidRDefault="000F07D2" w:rsidP="00BC6DD1"/>
    <w:p w:rsidR="007F6BE4" w:rsidRDefault="007F6BE4" w:rsidP="007F6BE4">
      <w:pPr>
        <w:rPr>
          <w:b/>
          <w:sz w:val="28"/>
          <w:szCs w:val="28"/>
        </w:rPr>
      </w:pPr>
      <w:r>
        <w:rPr>
          <w:b/>
          <w:sz w:val="28"/>
          <w:szCs w:val="28"/>
        </w:rPr>
        <w:t>Delegation</w:t>
      </w:r>
    </w:p>
    <w:p w:rsidR="007F6BE4" w:rsidRDefault="007F6BE4" w:rsidP="007F6BE4">
      <w:pPr>
        <w:rPr>
          <w:b/>
          <w:sz w:val="28"/>
          <w:szCs w:val="28"/>
        </w:rPr>
      </w:pPr>
    </w:p>
    <w:p w:rsidR="007F6BE4" w:rsidRDefault="007F6BE4" w:rsidP="007F6BE4">
      <w:r>
        <w:t>Ms. Healey-Dove relayed to the Committee concerns relating to the Magee Road Sewage Treatment Plant and the odor being emitted from that facility which interferes with her ability to enjoy her property. She questioned the operational status of the plant and asked Council what steps are being taken to ensure the plant is being properly maintained. She would also like to be informed on a regular basis of the work that is being carried out on the plant by Town staff to have a better understanding as to what is being done.</w:t>
      </w:r>
    </w:p>
    <w:p w:rsidR="007F6BE4" w:rsidRDefault="007F6BE4" w:rsidP="007F6BE4"/>
    <w:p w:rsidR="007F6BE4" w:rsidRPr="00022F7E" w:rsidRDefault="007F6BE4" w:rsidP="007F6BE4">
      <w:r w:rsidRPr="00022F7E">
        <w:t>Councillor Rob Anstey joined the Committee meeting at 3:55 p.m.</w:t>
      </w:r>
    </w:p>
    <w:p w:rsidR="007F6BE4" w:rsidRDefault="007F6BE4" w:rsidP="007F6BE4"/>
    <w:p w:rsidR="007F6BE4" w:rsidRDefault="007F6BE4" w:rsidP="007F6BE4">
      <w:r>
        <w:t>In addition she asked for an update on the progress for the decommissioning of the existing Magee Sewage treatment facility and the long term plan for the new sewage treatment plant.</w:t>
      </w:r>
    </w:p>
    <w:p w:rsidR="007F6BE4" w:rsidRDefault="007F6BE4" w:rsidP="007F6BE4">
      <w:pPr>
        <w:rPr>
          <w:b/>
          <w:sz w:val="28"/>
          <w:szCs w:val="28"/>
        </w:rPr>
      </w:pPr>
    </w:p>
    <w:p w:rsidR="007F6BE4" w:rsidRPr="00022F7E" w:rsidRDefault="007F6BE4" w:rsidP="007F6BE4">
      <w:r w:rsidRPr="00022F7E">
        <w:t>Delegation left the Committee meeting at 4:20 p.m.</w:t>
      </w:r>
    </w:p>
    <w:p w:rsidR="007F6BE4" w:rsidRDefault="007F6BE4" w:rsidP="007F6BE4"/>
    <w:p w:rsidR="007F6BE4" w:rsidRDefault="007F6BE4" w:rsidP="007F6BE4">
      <w:r>
        <w:t>The Committee discussed how to better communicate to the public on the work that Town staff are doing on the existing facility to ensure that it operates at its optimal efficiency until a new facility can be constructed. The suggestion was made that a briefing note be done through the Wastewater Steering Committee and relayed to the public. This briefing will be scheduled within the next week.</w:t>
      </w:r>
    </w:p>
    <w:p w:rsidR="007F6BE4" w:rsidRDefault="007F6BE4" w:rsidP="007F6BE4"/>
    <w:p w:rsidR="007F6BE4" w:rsidRDefault="007F6BE4" w:rsidP="007F6BE4">
      <w:pPr>
        <w:rPr>
          <w:b/>
          <w:sz w:val="28"/>
          <w:szCs w:val="28"/>
        </w:rPr>
      </w:pPr>
      <w:r>
        <w:rPr>
          <w:b/>
          <w:sz w:val="28"/>
          <w:szCs w:val="28"/>
        </w:rPr>
        <w:t>Invoices for Approval</w:t>
      </w:r>
    </w:p>
    <w:p w:rsidR="007F6BE4" w:rsidRDefault="007F6BE4" w:rsidP="007F6BE4">
      <w:pPr>
        <w:rPr>
          <w:b/>
          <w:sz w:val="28"/>
          <w:szCs w:val="28"/>
        </w:rPr>
      </w:pPr>
    </w:p>
    <w:p w:rsidR="007F6BE4" w:rsidRDefault="007F6BE4" w:rsidP="007F6BE4">
      <w:r w:rsidRPr="002F2327">
        <w:t>Two invoices were presented for approval</w:t>
      </w:r>
      <w:r>
        <w:t>.  The first was from DMG Consulting Engineers for design work on infrastructure upgrades and the second was from R&amp;D Construction Ltd. progress claim for the Cobb’s Pond building.</w:t>
      </w:r>
    </w:p>
    <w:p w:rsidR="007F6BE4" w:rsidRPr="002F2327" w:rsidRDefault="007F6BE4" w:rsidP="007F6BE4"/>
    <w:p w:rsidR="007F6BE4" w:rsidRDefault="007F6BE4" w:rsidP="007F6BE4">
      <w:r>
        <w:t>The Director advised that the services had been received as per the invoices presented. The Committee is recommending payment and forwards to the Finance Committee for their consideration.</w:t>
      </w:r>
    </w:p>
    <w:p w:rsidR="007F6BE4" w:rsidRPr="000C6CA8" w:rsidRDefault="007F6BE4" w:rsidP="007F6BE4"/>
    <w:p w:rsidR="007F6BE4" w:rsidRDefault="007F6BE4" w:rsidP="007F6BE4">
      <w:pPr>
        <w:rPr>
          <w:b/>
          <w:sz w:val="28"/>
          <w:szCs w:val="28"/>
        </w:rPr>
      </w:pPr>
      <w:r>
        <w:rPr>
          <w:b/>
          <w:sz w:val="28"/>
          <w:szCs w:val="28"/>
        </w:rPr>
        <w:t>Development Application – Lot No. 137&amp;138, Edwards Place</w:t>
      </w:r>
    </w:p>
    <w:p w:rsidR="007F6BE4" w:rsidRDefault="007F6BE4" w:rsidP="007F6BE4">
      <w:pPr>
        <w:rPr>
          <w:b/>
          <w:sz w:val="28"/>
          <w:szCs w:val="28"/>
        </w:rPr>
      </w:pPr>
    </w:p>
    <w:p w:rsidR="007F6BE4" w:rsidRDefault="007F6BE4" w:rsidP="007F6BE4">
      <w:r>
        <w:t>The Committee received an application and drawings from the owners of lots 137 &amp; 138, Edwards Place indicating they would like to subdivide the lots to create three smaller lots. The Committee was advised that this subdivision was permitted at the discretion of Council under the Development Regulations and the only concern was that a small street cut would be required to obtain servicing for the additional lot.</w:t>
      </w:r>
    </w:p>
    <w:p w:rsidR="007F6BE4" w:rsidRPr="007F6BE4" w:rsidRDefault="007F6BE4" w:rsidP="007F6BE4">
      <w:pPr>
        <w:rPr>
          <w:b/>
          <w:sz w:val="26"/>
          <w:szCs w:val="26"/>
        </w:rPr>
      </w:pPr>
      <w:r w:rsidRPr="007F6BE4">
        <w:rPr>
          <w:b/>
          <w:sz w:val="26"/>
          <w:szCs w:val="26"/>
        </w:rPr>
        <w:lastRenderedPageBreak/>
        <w:t>Motion #14-183</w:t>
      </w:r>
    </w:p>
    <w:p w:rsidR="007F6BE4" w:rsidRPr="007F6BE4" w:rsidRDefault="007F6BE4" w:rsidP="007F6BE4">
      <w:pPr>
        <w:rPr>
          <w:b/>
          <w:sz w:val="26"/>
          <w:szCs w:val="26"/>
        </w:rPr>
      </w:pPr>
      <w:r w:rsidRPr="007F6BE4">
        <w:rPr>
          <w:b/>
          <w:sz w:val="26"/>
          <w:szCs w:val="26"/>
        </w:rPr>
        <w:t>Development Application – Lot No. 137 &amp; 138 Edwards Place</w:t>
      </w:r>
    </w:p>
    <w:p w:rsidR="007F6BE4" w:rsidRDefault="007F6BE4" w:rsidP="007F6BE4"/>
    <w:p w:rsidR="007F6BE4" w:rsidRDefault="007F6BE4" w:rsidP="007F6BE4">
      <w:r>
        <w:t>Moved by Councillor Parrott and seconded by Councillor Anstey that the subdivision of lots 137 and 138 Edwards Place be permitted as presented.</w:t>
      </w:r>
    </w:p>
    <w:p w:rsidR="007F6BE4" w:rsidRDefault="007F6BE4" w:rsidP="007F6BE4"/>
    <w:p w:rsidR="007F6BE4" w:rsidRDefault="007F6BE4" w:rsidP="007F6BE4">
      <w:r>
        <w:tab/>
      </w:r>
      <w:r>
        <w:tab/>
        <w:t xml:space="preserve">In </w:t>
      </w:r>
      <w:proofErr w:type="spellStart"/>
      <w:r>
        <w:t>Favour</w:t>
      </w:r>
      <w:proofErr w:type="spellEnd"/>
      <w:r>
        <w:t>:</w:t>
      </w:r>
      <w:r>
        <w:tab/>
        <w:t>6</w:t>
      </w:r>
      <w:r>
        <w:tab/>
        <w:t>Opposing:</w:t>
      </w:r>
      <w:r>
        <w:tab/>
        <w:t>0</w:t>
      </w:r>
    </w:p>
    <w:p w:rsidR="007F6BE4" w:rsidRDefault="007F6BE4" w:rsidP="007F6BE4"/>
    <w:p w:rsidR="007F6BE4" w:rsidRPr="00836788" w:rsidRDefault="007F6BE4" w:rsidP="007F6BE4">
      <w:r w:rsidRPr="007F6BE4">
        <w:rPr>
          <w:b/>
        </w:rPr>
        <w:t>Decision:</w:t>
      </w:r>
      <w:r>
        <w:tab/>
        <w:t>Motion carried.</w:t>
      </w:r>
    </w:p>
    <w:p w:rsidR="007F6BE4" w:rsidRDefault="007F6BE4" w:rsidP="007F6BE4">
      <w:pPr>
        <w:rPr>
          <w:b/>
          <w:sz w:val="28"/>
          <w:szCs w:val="28"/>
        </w:rPr>
      </w:pPr>
    </w:p>
    <w:p w:rsidR="007F6BE4" w:rsidRDefault="007F6BE4" w:rsidP="007F6BE4">
      <w:pPr>
        <w:rPr>
          <w:b/>
          <w:sz w:val="28"/>
          <w:szCs w:val="28"/>
        </w:rPr>
      </w:pPr>
      <w:r>
        <w:rPr>
          <w:b/>
          <w:sz w:val="28"/>
          <w:szCs w:val="28"/>
        </w:rPr>
        <w:t>2013 Annual Drinking Water Quality Report</w:t>
      </w:r>
    </w:p>
    <w:p w:rsidR="007F6BE4" w:rsidRDefault="007F6BE4" w:rsidP="007F6BE4">
      <w:pPr>
        <w:rPr>
          <w:b/>
          <w:sz w:val="28"/>
          <w:szCs w:val="28"/>
        </w:rPr>
      </w:pPr>
    </w:p>
    <w:p w:rsidR="007F6BE4" w:rsidRDefault="007F6BE4" w:rsidP="007F6BE4">
      <w:r>
        <w:t xml:space="preserve">The Committee reviewed the 2013 Annual drinking water quality report and noted that the drinking water supplied to our residents met or exceeded all the criteria as outlined in the provincial government regulations with the exception of the </w:t>
      </w:r>
      <w:proofErr w:type="spellStart"/>
      <w:r>
        <w:t>Haloacetic</w:t>
      </w:r>
      <w:proofErr w:type="spellEnd"/>
      <w:r>
        <w:t xml:space="preserve"> Acids.  The Town of Gander’s running average for </w:t>
      </w:r>
      <w:proofErr w:type="spellStart"/>
      <w:r>
        <w:t>Haloacetic</w:t>
      </w:r>
      <w:proofErr w:type="spellEnd"/>
      <w:r>
        <w:t xml:space="preserve"> Acids is slightly above those as recommended by the Canadian drinking water quality guidelines and for this reason the Town’s water was not ranked.</w:t>
      </w:r>
    </w:p>
    <w:p w:rsidR="007F6BE4" w:rsidRDefault="007F6BE4" w:rsidP="007F6BE4"/>
    <w:p w:rsidR="007F6BE4" w:rsidRPr="00C9101D" w:rsidRDefault="007F6BE4" w:rsidP="007F6BE4">
      <w:r>
        <w:t>The Director advised that the department is aggressively seeking means to lower the</w:t>
      </w:r>
      <w:r w:rsidRPr="00836788">
        <w:t xml:space="preserve"> </w:t>
      </w:r>
      <w:proofErr w:type="spellStart"/>
      <w:r>
        <w:t>Haloacetic</w:t>
      </w:r>
      <w:proofErr w:type="spellEnd"/>
      <w:r>
        <w:t xml:space="preserve"> Acids in conjunction with their consulting engineers and other partners. He also indicated that this was not untypical as there are seasonal fluctuations in organic matter in the water which contribute to the</w:t>
      </w:r>
      <w:r w:rsidRPr="00836788">
        <w:t xml:space="preserve"> </w:t>
      </w:r>
      <w:proofErr w:type="spellStart"/>
      <w:r>
        <w:t>Haloacetic</w:t>
      </w:r>
      <w:proofErr w:type="spellEnd"/>
      <w:r>
        <w:t xml:space="preserve"> Acids and advised that the next round of testing should bring it back down below the recommended levels, therefore, the water should be ranked. </w:t>
      </w:r>
    </w:p>
    <w:p w:rsidR="007F6BE4" w:rsidRDefault="007F6BE4" w:rsidP="007F6BE4">
      <w:pPr>
        <w:rPr>
          <w:b/>
          <w:sz w:val="28"/>
          <w:szCs w:val="28"/>
        </w:rPr>
      </w:pPr>
    </w:p>
    <w:p w:rsidR="007F6BE4" w:rsidRDefault="007F6BE4" w:rsidP="007F6BE4">
      <w:r>
        <w:t xml:space="preserve">Anyone wishing to find more information on our drinking water should visit the Provincial Government’s water portal at </w:t>
      </w:r>
      <w:hyperlink r:id="rId8" w:history="1">
        <w:r>
          <w:rPr>
            <w:rStyle w:val="Hyperlink"/>
          </w:rPr>
          <w:t>http://maps.gov.nl.ca/water/</w:t>
        </w:r>
      </w:hyperlink>
      <w:r>
        <w:t xml:space="preserve"> where they can get detailed information on potable water for any municipality in the province.</w:t>
      </w:r>
    </w:p>
    <w:p w:rsidR="007F6BE4" w:rsidRDefault="007F6BE4" w:rsidP="007F6BE4"/>
    <w:p w:rsidR="007F6BE4" w:rsidRDefault="007F6BE4" w:rsidP="007F6BE4">
      <w:pPr>
        <w:rPr>
          <w:b/>
          <w:sz w:val="28"/>
          <w:szCs w:val="28"/>
        </w:rPr>
      </w:pPr>
      <w:r>
        <w:rPr>
          <w:b/>
          <w:sz w:val="28"/>
          <w:szCs w:val="28"/>
        </w:rPr>
        <w:t>New 4-6 School</w:t>
      </w:r>
    </w:p>
    <w:p w:rsidR="007F6BE4" w:rsidRDefault="007F6BE4" w:rsidP="007F6BE4">
      <w:pPr>
        <w:rPr>
          <w:b/>
          <w:sz w:val="28"/>
          <w:szCs w:val="28"/>
        </w:rPr>
      </w:pPr>
    </w:p>
    <w:p w:rsidR="007F6BE4" w:rsidRPr="005C4B95" w:rsidRDefault="007F6BE4" w:rsidP="007F6BE4">
      <w:pPr>
        <w:rPr>
          <w:b/>
        </w:rPr>
      </w:pPr>
      <w:r w:rsidRPr="005C4B95">
        <w:rPr>
          <w:b/>
        </w:rPr>
        <w:t>Access Road</w:t>
      </w:r>
    </w:p>
    <w:p w:rsidR="007F6BE4" w:rsidRDefault="007F6BE4" w:rsidP="007F6BE4">
      <w:pPr>
        <w:rPr>
          <w:b/>
          <w:sz w:val="28"/>
          <w:szCs w:val="28"/>
        </w:rPr>
      </w:pPr>
    </w:p>
    <w:p w:rsidR="007F6BE4" w:rsidRDefault="007F6BE4" w:rsidP="007F6BE4">
      <w:r>
        <w:t>The Committee reviewed a request from a local contractor who had been awarded CP1, Site preparation contract on the new 4-6 school requesting access for trucking construction materials to and from the selected site via the Towns access road to the Magee Sewage Treatment Plant, and permission to temporarily place their construction trailer on Town of Gander Property near that site.</w:t>
      </w:r>
    </w:p>
    <w:p w:rsidR="00C0540C" w:rsidRDefault="00C0540C" w:rsidP="007F6BE4"/>
    <w:p w:rsidR="00C0540C" w:rsidRDefault="00C0540C" w:rsidP="007F6BE4"/>
    <w:p w:rsidR="00C0540C" w:rsidRDefault="00C0540C" w:rsidP="007F6BE4"/>
    <w:p w:rsidR="00C0540C" w:rsidRDefault="00C0540C" w:rsidP="007F6BE4"/>
    <w:p w:rsidR="00C0540C" w:rsidRPr="00C0540C" w:rsidRDefault="00C0540C" w:rsidP="007F6BE4">
      <w:pPr>
        <w:rPr>
          <w:b/>
          <w:sz w:val="26"/>
          <w:szCs w:val="26"/>
        </w:rPr>
      </w:pPr>
      <w:r w:rsidRPr="00C0540C">
        <w:rPr>
          <w:b/>
          <w:sz w:val="26"/>
          <w:szCs w:val="26"/>
        </w:rPr>
        <w:lastRenderedPageBreak/>
        <w:t>Motion #14-184</w:t>
      </w:r>
    </w:p>
    <w:p w:rsidR="00C0540C" w:rsidRPr="00C0540C" w:rsidRDefault="00C0540C" w:rsidP="007F6BE4">
      <w:pPr>
        <w:rPr>
          <w:b/>
          <w:sz w:val="26"/>
          <w:szCs w:val="26"/>
        </w:rPr>
      </w:pPr>
      <w:r w:rsidRPr="00C0540C">
        <w:rPr>
          <w:b/>
          <w:sz w:val="26"/>
          <w:szCs w:val="26"/>
        </w:rPr>
        <w:t>New 4 – 6 School Access Road</w:t>
      </w:r>
    </w:p>
    <w:p w:rsidR="007F6BE4" w:rsidRDefault="007F6BE4" w:rsidP="007F6BE4"/>
    <w:p w:rsidR="007F6BE4" w:rsidRDefault="00EF3798" w:rsidP="007F6BE4">
      <w:r>
        <w:t xml:space="preserve">Moved by Councillor Parrott and seconded by </w:t>
      </w:r>
      <w:proofErr w:type="spellStart"/>
      <w:r>
        <w:t>Councillor</w:t>
      </w:r>
      <w:proofErr w:type="spellEnd"/>
      <w:r>
        <w:t xml:space="preserve"> </w:t>
      </w:r>
      <w:proofErr w:type="spellStart"/>
      <w:r>
        <w:t>McBreairty</w:t>
      </w:r>
      <w:proofErr w:type="spellEnd"/>
      <w:r w:rsidR="007F6BE4">
        <w:t xml:space="preserve"> that LSG Construction be granted permission to temporarily place their construction trailer on Town owner property near the construction site and for temporary site access</w:t>
      </w:r>
      <w:r w:rsidR="00C0540C">
        <w:t xml:space="preserve"> as per the attached drawing.</w:t>
      </w:r>
    </w:p>
    <w:p w:rsidR="00EF3798" w:rsidRDefault="00EF3798" w:rsidP="007F6BE4"/>
    <w:p w:rsidR="00EF3798" w:rsidRDefault="00EF3798" w:rsidP="007F6BE4">
      <w:r>
        <w:tab/>
      </w:r>
      <w:r>
        <w:tab/>
        <w:t xml:space="preserve">In </w:t>
      </w:r>
      <w:proofErr w:type="spellStart"/>
      <w:r>
        <w:t>Favour</w:t>
      </w:r>
      <w:proofErr w:type="spellEnd"/>
      <w:r>
        <w:t>:</w:t>
      </w:r>
      <w:r>
        <w:tab/>
        <w:t>6</w:t>
      </w:r>
      <w:r>
        <w:tab/>
        <w:t>Opposing:</w:t>
      </w:r>
      <w:r>
        <w:tab/>
        <w:t>0</w:t>
      </w:r>
    </w:p>
    <w:p w:rsidR="00EF3798" w:rsidRDefault="00EF3798" w:rsidP="007F6BE4"/>
    <w:p w:rsidR="00EF3798" w:rsidRDefault="00EF3798" w:rsidP="007F6BE4">
      <w:r w:rsidRPr="00EF3798">
        <w:rPr>
          <w:b/>
        </w:rPr>
        <w:t>Decision:</w:t>
      </w:r>
      <w:r>
        <w:tab/>
        <w:t>Motion carried.</w:t>
      </w:r>
    </w:p>
    <w:p w:rsidR="00C0540C" w:rsidRDefault="00C0540C" w:rsidP="007F6BE4"/>
    <w:p w:rsidR="00C0540C" w:rsidRPr="00C0540C" w:rsidRDefault="00C0540C" w:rsidP="007F6BE4"/>
    <w:p w:rsidR="007F6BE4" w:rsidRDefault="007F6BE4" w:rsidP="007F6BE4">
      <w:pPr>
        <w:rPr>
          <w:b/>
          <w:sz w:val="28"/>
          <w:szCs w:val="28"/>
        </w:rPr>
      </w:pPr>
      <w:r>
        <w:rPr>
          <w:b/>
          <w:sz w:val="28"/>
          <w:szCs w:val="28"/>
        </w:rPr>
        <w:t>Fencing Regulations</w:t>
      </w:r>
    </w:p>
    <w:p w:rsidR="007F6BE4" w:rsidRDefault="007F6BE4" w:rsidP="007F6BE4">
      <w:pPr>
        <w:rPr>
          <w:b/>
          <w:sz w:val="28"/>
          <w:szCs w:val="28"/>
        </w:rPr>
      </w:pPr>
    </w:p>
    <w:p w:rsidR="007F6BE4" w:rsidRDefault="007F6BE4" w:rsidP="007F6BE4">
      <w:r>
        <w:t xml:space="preserve">The Committee reviewed correspondence from a local business owner requesting Council to revise its fencing regulations to change the minimum set back from the property line for fencing. </w:t>
      </w:r>
    </w:p>
    <w:p w:rsidR="007F6BE4" w:rsidRDefault="007F6BE4" w:rsidP="007F6BE4"/>
    <w:p w:rsidR="007F6BE4" w:rsidRDefault="007F6BE4" w:rsidP="007F6BE4">
      <w:r>
        <w:t>The Director advised that he had met with his staff and they felt that the existing fencing regulation was a good fit for the Town of Gander and is recommending, and the Committee agrees, that the fencing regulation, as it currently exists, remain as is.</w:t>
      </w:r>
      <w:r>
        <w:tab/>
      </w:r>
    </w:p>
    <w:p w:rsidR="007F6BE4" w:rsidRDefault="007F6BE4" w:rsidP="007F6BE4"/>
    <w:p w:rsidR="007F6BE4" w:rsidRDefault="007F6BE4" w:rsidP="007F6BE4"/>
    <w:p w:rsidR="007F6BE4" w:rsidRDefault="007F6BE4" w:rsidP="007F6BE4">
      <w:pPr>
        <w:rPr>
          <w:b/>
          <w:sz w:val="28"/>
          <w:szCs w:val="28"/>
        </w:rPr>
      </w:pPr>
      <w:r>
        <w:rPr>
          <w:b/>
          <w:sz w:val="28"/>
          <w:szCs w:val="28"/>
        </w:rPr>
        <w:t>Chlorine Booster Station – Chlorine vs. Chloramine</w:t>
      </w:r>
    </w:p>
    <w:p w:rsidR="007F6BE4" w:rsidRDefault="007F6BE4" w:rsidP="007F6BE4">
      <w:pPr>
        <w:rPr>
          <w:b/>
          <w:sz w:val="28"/>
          <w:szCs w:val="28"/>
        </w:rPr>
      </w:pPr>
    </w:p>
    <w:p w:rsidR="007F6BE4" w:rsidRDefault="007F6BE4" w:rsidP="007F6BE4">
      <w:r>
        <w:t>The Director advised the Committee that they have been working with their consulting engineers and Town staff to continue to improve water quality for residents of the Town of Gander, more specifically to maintain chlorine residuals as the Town continues to grow.</w:t>
      </w:r>
    </w:p>
    <w:p w:rsidR="007F6BE4" w:rsidRDefault="007F6BE4" w:rsidP="007F6BE4"/>
    <w:p w:rsidR="007F6BE4" w:rsidRDefault="007F6BE4" w:rsidP="007F6BE4">
      <w:r>
        <w:t>It has progressed to a point where we are ready to go to tender with a chlorine booster station and are requesting to Council to further explore the possibility of exchanging the chlorination at the water treatment plant with chloramines as there is evidence this could be a more cost effective method of increasing the chlorine residuals in the outskirts of Town. In addition, this could also help reduce the</w:t>
      </w:r>
      <w:r w:rsidRPr="00AE06E2">
        <w:t xml:space="preserve"> </w:t>
      </w:r>
      <w:proofErr w:type="spellStart"/>
      <w:r>
        <w:t>Haloacetic</w:t>
      </w:r>
      <w:proofErr w:type="spellEnd"/>
      <w:r>
        <w:t xml:space="preserve"> Acid concentration in the drinking water that is provided to our residents. </w:t>
      </w:r>
    </w:p>
    <w:p w:rsidR="007F6BE4" w:rsidRDefault="007F6BE4" w:rsidP="007F6BE4"/>
    <w:p w:rsidR="007F6BE4" w:rsidRPr="00CB2243" w:rsidRDefault="007F6BE4" w:rsidP="007F6BE4">
      <w:r>
        <w:t>The Committee was in agreement and the Director advised he would collect more information and forward it to Council for further discussion and action as required.</w:t>
      </w:r>
    </w:p>
    <w:p w:rsidR="007F6BE4" w:rsidRDefault="007F6BE4" w:rsidP="007F6BE4">
      <w:pPr>
        <w:rPr>
          <w:b/>
          <w:sz w:val="28"/>
          <w:szCs w:val="28"/>
        </w:rPr>
      </w:pPr>
    </w:p>
    <w:p w:rsidR="007F6BE4" w:rsidRDefault="007F6BE4" w:rsidP="007F6BE4">
      <w:pPr>
        <w:rPr>
          <w:b/>
          <w:sz w:val="28"/>
          <w:szCs w:val="28"/>
        </w:rPr>
      </w:pPr>
    </w:p>
    <w:p w:rsidR="008B6A25" w:rsidRDefault="008B6A25" w:rsidP="007F6BE4">
      <w:pPr>
        <w:rPr>
          <w:b/>
          <w:sz w:val="28"/>
          <w:szCs w:val="28"/>
        </w:rPr>
      </w:pPr>
    </w:p>
    <w:p w:rsidR="008B6A25" w:rsidRDefault="008B6A25" w:rsidP="007F6BE4">
      <w:pPr>
        <w:rPr>
          <w:b/>
          <w:sz w:val="28"/>
          <w:szCs w:val="28"/>
        </w:rPr>
      </w:pPr>
    </w:p>
    <w:p w:rsidR="007F6BE4" w:rsidRDefault="007F6BE4" w:rsidP="007F6BE4">
      <w:pPr>
        <w:rPr>
          <w:b/>
          <w:sz w:val="28"/>
          <w:szCs w:val="28"/>
        </w:rPr>
      </w:pPr>
      <w:r>
        <w:rPr>
          <w:b/>
          <w:sz w:val="28"/>
          <w:szCs w:val="28"/>
        </w:rPr>
        <w:lastRenderedPageBreak/>
        <w:t>Tendering Update</w:t>
      </w:r>
    </w:p>
    <w:p w:rsidR="007F6BE4" w:rsidRDefault="007F6BE4" w:rsidP="007F6BE4">
      <w:pPr>
        <w:rPr>
          <w:b/>
          <w:sz w:val="28"/>
          <w:szCs w:val="28"/>
        </w:rPr>
      </w:pPr>
    </w:p>
    <w:p w:rsidR="007F6BE4" w:rsidRPr="00CB2243" w:rsidRDefault="007F6BE4" w:rsidP="007F6BE4">
      <w:r>
        <w:t>The Committee discussed tenders for infrastructure upgrades. The Supervisor of Engineering Services gave the Committee an update on the status of the tenders indicating a portion of that work was closing on August 28</w:t>
      </w:r>
      <w:r w:rsidRPr="0014340F">
        <w:rPr>
          <w:vertAlign w:val="superscript"/>
        </w:rPr>
        <w:t>th</w:t>
      </w:r>
      <w:r>
        <w:t>, 2014 with the balance of work for Peterson/Blackwood area closing on September 8</w:t>
      </w:r>
      <w:r w:rsidRPr="0014340F">
        <w:rPr>
          <w:vertAlign w:val="superscript"/>
        </w:rPr>
        <w:t>th</w:t>
      </w:r>
      <w:r>
        <w:t>, 2014. He also indicated the infrastructure upgrades, specific to the pipe and trunk sewer lift stations would be completed within this construction season.</w:t>
      </w:r>
    </w:p>
    <w:p w:rsidR="007F6BE4" w:rsidRDefault="007F6BE4" w:rsidP="007F6BE4"/>
    <w:p w:rsidR="007F6BE4" w:rsidRDefault="007F6BE4" w:rsidP="007F6BE4">
      <w:pPr>
        <w:rPr>
          <w:b/>
          <w:sz w:val="28"/>
          <w:szCs w:val="28"/>
        </w:rPr>
      </w:pPr>
      <w:r>
        <w:rPr>
          <w:b/>
          <w:sz w:val="28"/>
          <w:szCs w:val="28"/>
        </w:rPr>
        <w:t>Memorial/Peterson/Edinburgh – Contract Duration</w:t>
      </w:r>
    </w:p>
    <w:p w:rsidR="007F6BE4" w:rsidRDefault="007F6BE4" w:rsidP="007F6BE4">
      <w:pPr>
        <w:rPr>
          <w:b/>
          <w:sz w:val="28"/>
          <w:szCs w:val="28"/>
        </w:rPr>
      </w:pPr>
    </w:p>
    <w:p w:rsidR="007F6BE4" w:rsidRPr="00D82CD1" w:rsidRDefault="007F6BE4" w:rsidP="007F6BE4">
      <w:r>
        <w:t xml:space="preserve">The Director updated the Committee on the contract duration stating that the original tender documents were done for contract duration of 90 days however; both pieces of work for Memorial Drive and Peterson/Edinburgh have been combined. The Director felt that it may be difficult for one contractor to complete this larger portion of work in that period of time. In discussions with our consulting engineers and following Municipal Affairs guidelines, the contract duration would be extended </w:t>
      </w:r>
      <w:proofErr w:type="gramStart"/>
      <w:r>
        <w:t>however,</w:t>
      </w:r>
      <w:proofErr w:type="gramEnd"/>
      <w:r>
        <w:t xml:space="preserve"> the Director did ensure the Committee that the pipe work or infrastructure, pertinent to the movement of storm water, would be completed within this construction season. The remaining work which would be asphalt and sidewalk may extend into the following construction season.</w:t>
      </w:r>
    </w:p>
    <w:p w:rsidR="007F6BE4" w:rsidRDefault="007F6BE4" w:rsidP="007F6BE4"/>
    <w:p w:rsidR="007F6BE4" w:rsidRDefault="007F6BE4" w:rsidP="007F6BE4">
      <w:pPr>
        <w:rPr>
          <w:b/>
          <w:sz w:val="28"/>
          <w:szCs w:val="28"/>
        </w:rPr>
      </w:pPr>
      <w:r>
        <w:rPr>
          <w:b/>
          <w:sz w:val="28"/>
          <w:szCs w:val="28"/>
        </w:rPr>
        <w:t>Contaminated Soil Update – Works Depot</w:t>
      </w:r>
    </w:p>
    <w:p w:rsidR="007F6BE4" w:rsidRDefault="007F6BE4" w:rsidP="007F6BE4">
      <w:pPr>
        <w:rPr>
          <w:b/>
          <w:sz w:val="28"/>
          <w:szCs w:val="28"/>
        </w:rPr>
      </w:pPr>
    </w:p>
    <w:p w:rsidR="007F6BE4" w:rsidRPr="00B31BDF" w:rsidRDefault="007F6BE4" w:rsidP="007F6BE4">
      <w:r>
        <w:t>The Director advised that the Municipal Works staff found two old fuel tanks on the Works Depot property.  We have been digging for several days and have still not run out of contaminated soil and continue to excavate.  It is now planned to dig test pits to try and determine the expanse of the contaminated site. If it is extensive, the Town will request permission from the Department of Environment to barricade the site and back fill it until it can go through the budget process to have the appropriate funds set aside to properly remediate the site. The site would be set up so no further migration of contaminate could be permitted.</w:t>
      </w:r>
    </w:p>
    <w:p w:rsidR="007F6BE4" w:rsidRDefault="007F6BE4" w:rsidP="007F6BE4">
      <w:pPr>
        <w:rPr>
          <w:b/>
          <w:sz w:val="28"/>
          <w:szCs w:val="28"/>
        </w:rPr>
      </w:pPr>
    </w:p>
    <w:p w:rsidR="007F6BE4" w:rsidRPr="00A33255" w:rsidRDefault="007F6BE4" w:rsidP="007F6BE4">
      <w:pPr>
        <w:rPr>
          <w:b/>
          <w:sz w:val="28"/>
          <w:szCs w:val="28"/>
        </w:rPr>
      </w:pPr>
      <w:r w:rsidRPr="00A33255">
        <w:rPr>
          <w:b/>
          <w:sz w:val="28"/>
          <w:szCs w:val="28"/>
        </w:rPr>
        <w:t>Registered Mail</w:t>
      </w:r>
    </w:p>
    <w:p w:rsidR="007F6BE4" w:rsidRDefault="007F6BE4" w:rsidP="007F6BE4">
      <w:pPr>
        <w:rPr>
          <w:b/>
        </w:rPr>
      </w:pPr>
    </w:p>
    <w:p w:rsidR="007F6BE4" w:rsidRPr="00772E91" w:rsidRDefault="007F6BE4" w:rsidP="007F6BE4">
      <w:r>
        <w:t xml:space="preserve">The Committee had a discussion about the current way documentation is sent out from the Engineering Department, more specifically, correspondence being sent by registered mail. The Director advised that they had recently sent out correspondence and after an extended period of time it was received back, indicating by Canada Post, that it was undeliverable. This may have caused a problem in the length of time that expired. The Committee is recommending the department request signatures on registered mail being sent out, as well as, within Town </w:t>
      </w:r>
      <w:proofErr w:type="gramStart"/>
      <w:r>
        <w:t>have</w:t>
      </w:r>
      <w:proofErr w:type="gramEnd"/>
      <w:r>
        <w:t xml:space="preserve"> Municipal Enforcement hand deliver documents of a sensitive nature.</w:t>
      </w:r>
    </w:p>
    <w:p w:rsidR="007F6BE4" w:rsidRDefault="007F6BE4" w:rsidP="007F6BE4">
      <w:pPr>
        <w:rPr>
          <w:b/>
        </w:rPr>
      </w:pPr>
    </w:p>
    <w:p w:rsidR="00503D20" w:rsidRDefault="00503D20" w:rsidP="007F6BE4">
      <w:pPr>
        <w:rPr>
          <w:b/>
          <w:sz w:val="28"/>
          <w:szCs w:val="28"/>
        </w:rPr>
      </w:pPr>
    </w:p>
    <w:p w:rsidR="00503D20" w:rsidRDefault="00503D20" w:rsidP="007F6BE4">
      <w:pPr>
        <w:rPr>
          <w:b/>
          <w:sz w:val="28"/>
          <w:szCs w:val="28"/>
        </w:rPr>
      </w:pPr>
    </w:p>
    <w:p w:rsidR="007F6BE4" w:rsidRPr="00A33255" w:rsidRDefault="007F6BE4" w:rsidP="007F6BE4">
      <w:pPr>
        <w:rPr>
          <w:b/>
          <w:sz w:val="28"/>
          <w:szCs w:val="28"/>
        </w:rPr>
      </w:pPr>
      <w:r>
        <w:rPr>
          <w:b/>
          <w:sz w:val="28"/>
          <w:szCs w:val="28"/>
        </w:rPr>
        <w:lastRenderedPageBreak/>
        <w:t>Variance R</w:t>
      </w:r>
      <w:r w:rsidRPr="00A33255">
        <w:rPr>
          <w:b/>
          <w:sz w:val="28"/>
          <w:szCs w:val="28"/>
        </w:rPr>
        <w:t>eport</w:t>
      </w:r>
    </w:p>
    <w:p w:rsidR="007F6BE4" w:rsidRDefault="007F6BE4" w:rsidP="007F6BE4">
      <w:pPr>
        <w:rPr>
          <w:b/>
        </w:rPr>
      </w:pPr>
    </w:p>
    <w:p w:rsidR="007F6BE4" w:rsidRDefault="007F6BE4" w:rsidP="007F6BE4">
      <w:r>
        <w:t>The Committee reviewed the departmental variance report to the end of June 2014. The Total Municipal Works budget at this time was $274,313.00 over budget. The Director advised that the major variances which put the budget over were higher than anticipated salt usage due to the extreme weather conditions in the winter season, plant upgrades to the Magee Road sewage treatment plant were capitalized, as well as, the contaminated soil remediation which took place at the Municipal Works Depot.</w:t>
      </w:r>
    </w:p>
    <w:p w:rsidR="007F6BE4" w:rsidRDefault="007F6BE4" w:rsidP="007F6BE4"/>
    <w:p w:rsidR="007F6BE4" w:rsidRPr="00772E91" w:rsidRDefault="007F6BE4" w:rsidP="007F6BE4">
      <w:r>
        <w:t>The Committee is confident that the budget can be brought back within budget prior to the end of the year and forwards this to the Finance Committee for their review and consideration.</w:t>
      </w:r>
    </w:p>
    <w:p w:rsidR="007F6BE4" w:rsidRDefault="007F6BE4" w:rsidP="007F6BE4">
      <w:pPr>
        <w:rPr>
          <w:b/>
          <w:sz w:val="28"/>
          <w:szCs w:val="28"/>
        </w:rPr>
      </w:pPr>
    </w:p>
    <w:p w:rsidR="007F6BE4" w:rsidRDefault="007F6BE4" w:rsidP="007F6BE4">
      <w:pPr>
        <w:rPr>
          <w:b/>
          <w:sz w:val="28"/>
          <w:szCs w:val="28"/>
        </w:rPr>
      </w:pPr>
      <w:r w:rsidRPr="00A33255">
        <w:rPr>
          <w:b/>
          <w:sz w:val="28"/>
          <w:szCs w:val="28"/>
        </w:rPr>
        <w:t>“No Parking” Signs on Bennett Drive</w:t>
      </w:r>
    </w:p>
    <w:p w:rsidR="007F6BE4" w:rsidRDefault="007F6BE4" w:rsidP="007F6BE4">
      <w:pPr>
        <w:rPr>
          <w:b/>
          <w:sz w:val="28"/>
          <w:szCs w:val="28"/>
        </w:rPr>
      </w:pPr>
    </w:p>
    <w:p w:rsidR="007F6BE4" w:rsidRPr="00772E91" w:rsidRDefault="007F6BE4" w:rsidP="007F6BE4">
      <w:r>
        <w:t>The Committee reviewed a request from the Public Safety Committee to have “No Parking” signs placed at the bottom of Bennett Drive in accordance with the map as attached. The Committee was in agreement with the signs and requesting that Municipal Works have the signs installed as soon as possible.</w:t>
      </w:r>
    </w:p>
    <w:p w:rsidR="006C70C0" w:rsidRDefault="006C70C0" w:rsidP="006C70C0"/>
    <w:p w:rsidR="00034485" w:rsidRPr="00022F7E" w:rsidRDefault="00094D09" w:rsidP="00022F7E">
      <w:pPr>
        <w:rPr>
          <w:b/>
          <w:sz w:val="28"/>
          <w:szCs w:val="28"/>
        </w:rPr>
      </w:pPr>
      <w:r w:rsidRPr="00022F7E">
        <w:rPr>
          <w:b/>
          <w:sz w:val="28"/>
          <w:szCs w:val="28"/>
        </w:rPr>
        <w:t>New Water Plant</w:t>
      </w:r>
      <w:bookmarkStart w:id="0" w:name="_GoBack"/>
      <w:bookmarkEnd w:id="0"/>
    </w:p>
    <w:p w:rsidR="006C0861" w:rsidRPr="006C0861" w:rsidRDefault="006C0861" w:rsidP="006C70C0"/>
    <w:p w:rsidR="00503D20" w:rsidRPr="00022F7E" w:rsidRDefault="00503D20" w:rsidP="006C70C0">
      <w:proofErr w:type="spellStart"/>
      <w:r w:rsidRPr="00022F7E">
        <w:t>Councillor</w:t>
      </w:r>
      <w:proofErr w:type="spellEnd"/>
      <w:r w:rsidRPr="00022F7E">
        <w:t xml:space="preserve"> Parrott </w:t>
      </w:r>
      <w:r w:rsidR="00034485" w:rsidRPr="00022F7E">
        <w:t xml:space="preserve">provided </w:t>
      </w:r>
      <w:r w:rsidRPr="00022F7E">
        <w:t xml:space="preserve">timelines from </w:t>
      </w:r>
      <w:r w:rsidR="00094D09" w:rsidRPr="00022F7E">
        <w:t>our consulting engineers, MHPM,</w:t>
      </w:r>
      <w:r w:rsidR="006C0861" w:rsidRPr="00022F7E">
        <w:t xml:space="preserve"> </w:t>
      </w:r>
      <w:r w:rsidR="00034485" w:rsidRPr="00022F7E">
        <w:t>for the construction of the new Waste Water Sewer Plant.</w:t>
      </w:r>
      <w:r w:rsidRPr="00022F7E">
        <w:t xml:space="preserve"> </w:t>
      </w:r>
      <w:r w:rsidR="00034485" w:rsidRPr="00022F7E">
        <w:t xml:space="preserve">  Although work has been ongoing for some time now </w:t>
      </w:r>
      <w:r w:rsidR="00094D09" w:rsidRPr="00022F7E">
        <w:t xml:space="preserve">the </w:t>
      </w:r>
      <w:r w:rsidR="00034485" w:rsidRPr="00022F7E">
        <w:t>actual start date should be the summer of 2015 with anticipated completion in 2017</w:t>
      </w:r>
      <w:r w:rsidR="00094D09" w:rsidRPr="00022F7E">
        <w:t xml:space="preserve"> if funding is received for the project</w:t>
      </w:r>
      <w:r w:rsidR="00034485" w:rsidRPr="00022F7E">
        <w:t xml:space="preserve">. </w:t>
      </w:r>
    </w:p>
    <w:p w:rsidR="00022F7E" w:rsidRPr="00022F7E" w:rsidRDefault="00022F7E" w:rsidP="006C70C0"/>
    <w:p w:rsidR="00132ED3" w:rsidRDefault="001557C1" w:rsidP="005E4537">
      <w:pPr>
        <w:pStyle w:val="Heading3"/>
      </w:pPr>
      <w:r>
        <w:t>F</w:t>
      </w:r>
      <w:r w:rsidR="002F3AB1">
        <w:t>.</w:t>
      </w:r>
      <w:r w:rsidR="00132ED3">
        <w:tab/>
      </w:r>
      <w:bookmarkStart w:id="1" w:name="OLE_LINK4"/>
      <w:bookmarkStart w:id="2"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F96F0F">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96F0F">
        <w:t>August</w:t>
      </w:r>
      <w:r w:rsidR="00AA3591">
        <w:t xml:space="preserve"> </w:t>
      </w:r>
      <w:r w:rsidR="00503D20">
        <w:t>28</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Councillor;</w:t>
      </w:r>
      <w:r w:rsidR="005118DA">
        <w:t xml:space="preserve"> </w:t>
      </w:r>
      <w:r w:rsidR="00055D2C">
        <w:t xml:space="preserve">G. Parrott, Councillor; </w:t>
      </w:r>
      <w:r w:rsidR="00503D20">
        <w:t>K. Hiscock</w:t>
      </w:r>
      <w:r w:rsidR="00FD448F">
        <w:t>,</w:t>
      </w:r>
      <w:r w:rsidR="00536050">
        <w:t xml:space="preserve"> </w:t>
      </w:r>
      <w:r w:rsidR="00F96F0F">
        <w:t>Director of Finance</w:t>
      </w:r>
      <w:r w:rsidR="00503D20">
        <w:t xml:space="preserve"> (A)</w:t>
      </w:r>
      <w:r w:rsidR="009632DE">
        <w:t>.</w:t>
      </w:r>
    </w:p>
    <w:p w:rsidR="00C51D99" w:rsidRDefault="00C51D99" w:rsidP="00E55F39"/>
    <w:p w:rsidR="00331F49" w:rsidRDefault="00822352" w:rsidP="00E55F39">
      <w:bookmarkStart w:id="3" w:name="OLE_LINK1"/>
      <w:r>
        <w:t>The following items were discussed:</w:t>
      </w:r>
    </w:p>
    <w:bookmarkEnd w:id="1"/>
    <w:bookmarkEnd w:id="2"/>
    <w:bookmarkEnd w:id="3"/>
    <w:p w:rsidR="00FC4A46" w:rsidRDefault="00FC4A46" w:rsidP="00FC4A46">
      <w:pPr>
        <w:rPr>
          <w:b/>
          <w:sz w:val="28"/>
          <w:szCs w:val="28"/>
        </w:rPr>
      </w:pPr>
    </w:p>
    <w:p w:rsidR="006C0861" w:rsidRDefault="006C0861" w:rsidP="000D1F2B">
      <w:pPr>
        <w:rPr>
          <w:b/>
          <w:sz w:val="28"/>
          <w:szCs w:val="28"/>
        </w:rPr>
      </w:pPr>
    </w:p>
    <w:p w:rsidR="006C0861" w:rsidRDefault="006C0861" w:rsidP="000D1F2B">
      <w:pPr>
        <w:rPr>
          <w:b/>
          <w:sz w:val="28"/>
          <w:szCs w:val="28"/>
        </w:rPr>
      </w:pPr>
    </w:p>
    <w:p w:rsidR="006C0861" w:rsidRDefault="006C0861" w:rsidP="000D1F2B">
      <w:pPr>
        <w:rPr>
          <w:b/>
          <w:sz w:val="28"/>
          <w:szCs w:val="28"/>
        </w:rPr>
      </w:pPr>
    </w:p>
    <w:p w:rsidR="006C0861" w:rsidRDefault="006C0861" w:rsidP="000D1F2B">
      <w:pPr>
        <w:rPr>
          <w:b/>
          <w:sz w:val="28"/>
          <w:szCs w:val="28"/>
        </w:rPr>
      </w:pPr>
    </w:p>
    <w:p w:rsidR="006C0861" w:rsidRDefault="006C0861" w:rsidP="000D1F2B">
      <w:pPr>
        <w:rPr>
          <w:b/>
          <w:sz w:val="28"/>
          <w:szCs w:val="28"/>
        </w:rPr>
      </w:pPr>
    </w:p>
    <w:p w:rsidR="000D1F2B" w:rsidRPr="004F1F2F" w:rsidRDefault="000D1F2B" w:rsidP="000D1F2B">
      <w:pPr>
        <w:rPr>
          <w:b/>
          <w:sz w:val="28"/>
          <w:szCs w:val="28"/>
        </w:rPr>
      </w:pPr>
      <w:r w:rsidRPr="004F1F2F">
        <w:rPr>
          <w:b/>
          <w:sz w:val="28"/>
          <w:szCs w:val="28"/>
        </w:rPr>
        <w:lastRenderedPageBreak/>
        <w:t xml:space="preserve">Invoices for Approval </w:t>
      </w:r>
    </w:p>
    <w:p w:rsidR="000D1F2B" w:rsidRPr="00070EB8" w:rsidRDefault="000D1F2B" w:rsidP="000D1F2B">
      <w:pPr>
        <w:tabs>
          <w:tab w:val="decimal" w:pos="7920"/>
        </w:tabs>
        <w:jc w:val="left"/>
        <w:rPr>
          <w:sz w:val="22"/>
          <w:szCs w:val="22"/>
          <w:u w:val="single"/>
        </w:rPr>
      </w:pPr>
    </w:p>
    <w:p w:rsidR="000D1F2B" w:rsidRPr="00B521DC" w:rsidRDefault="000D1F2B" w:rsidP="000D1F2B">
      <w:pPr>
        <w:pStyle w:val="NoSpacing"/>
        <w:rPr>
          <w:sz w:val="24"/>
          <w:szCs w:val="24"/>
          <w:u w:val="single"/>
        </w:rPr>
      </w:pPr>
      <w:r w:rsidRPr="00B521DC">
        <w:rPr>
          <w:sz w:val="24"/>
          <w:szCs w:val="24"/>
          <w:u w:val="single"/>
        </w:rPr>
        <w:t>Capital</w:t>
      </w:r>
    </w:p>
    <w:p w:rsidR="000D1F2B" w:rsidRPr="00B521DC" w:rsidRDefault="000D1F2B" w:rsidP="000D1F2B">
      <w:pPr>
        <w:pStyle w:val="NoSpacing"/>
        <w:rPr>
          <w:sz w:val="24"/>
          <w:szCs w:val="24"/>
        </w:rPr>
      </w:pPr>
    </w:p>
    <w:p w:rsidR="000D1F2B" w:rsidRPr="00B521DC" w:rsidRDefault="000D1F2B" w:rsidP="000D1F2B">
      <w:pPr>
        <w:pStyle w:val="NoSpacing"/>
        <w:rPr>
          <w:sz w:val="24"/>
          <w:szCs w:val="24"/>
          <w:u w:val="single"/>
        </w:rPr>
      </w:pPr>
      <w:r w:rsidRPr="00B521DC">
        <w:rPr>
          <w:sz w:val="24"/>
          <w:szCs w:val="24"/>
          <w:u w:val="single"/>
        </w:rPr>
        <w:t>AS RECOMMENDED BY THE MUNICIPAL WORKS &amp; SERVICES COMMITTEE AUGUST 27, 2014</w:t>
      </w:r>
    </w:p>
    <w:p w:rsidR="000D1F2B" w:rsidRPr="00B521DC" w:rsidRDefault="000D1F2B" w:rsidP="000D1F2B">
      <w:pPr>
        <w:pStyle w:val="NoSpacing"/>
        <w:rPr>
          <w:sz w:val="24"/>
          <w:szCs w:val="24"/>
        </w:rPr>
      </w:pPr>
    </w:p>
    <w:p w:rsidR="000D1F2B" w:rsidRPr="00B521DC" w:rsidRDefault="000D1F2B" w:rsidP="000D1F2B">
      <w:pPr>
        <w:pStyle w:val="NoSpacing"/>
        <w:numPr>
          <w:ilvl w:val="0"/>
          <w:numId w:val="33"/>
        </w:numPr>
        <w:rPr>
          <w:sz w:val="24"/>
          <w:szCs w:val="24"/>
        </w:rPr>
      </w:pPr>
      <w:r w:rsidRPr="00B521DC">
        <w:rPr>
          <w:sz w:val="24"/>
          <w:szCs w:val="24"/>
        </w:rPr>
        <w:t>DMG Consulting</w:t>
      </w:r>
      <w:r w:rsidRPr="00B521DC">
        <w:rPr>
          <w:sz w:val="24"/>
          <w:szCs w:val="24"/>
        </w:rPr>
        <w:tab/>
      </w:r>
      <w:r w:rsidRPr="00B521DC">
        <w:rPr>
          <w:sz w:val="24"/>
          <w:szCs w:val="24"/>
        </w:rPr>
        <w:tab/>
      </w:r>
      <w:r w:rsidRPr="00B521DC">
        <w:rPr>
          <w:sz w:val="24"/>
          <w:szCs w:val="24"/>
        </w:rPr>
        <w:tab/>
      </w:r>
      <w:r w:rsidRPr="00B521DC">
        <w:rPr>
          <w:sz w:val="24"/>
          <w:szCs w:val="24"/>
        </w:rPr>
        <w:tab/>
      </w:r>
      <w:r w:rsidRPr="00B521DC">
        <w:rPr>
          <w:sz w:val="24"/>
          <w:szCs w:val="24"/>
        </w:rPr>
        <w:tab/>
      </w:r>
      <w:r w:rsidRPr="00B521DC">
        <w:rPr>
          <w:sz w:val="24"/>
          <w:szCs w:val="24"/>
        </w:rPr>
        <w:tab/>
      </w:r>
      <w:r w:rsidRPr="00B521DC">
        <w:rPr>
          <w:sz w:val="24"/>
          <w:szCs w:val="24"/>
        </w:rPr>
        <w:tab/>
        <w:t>60,282.06</w:t>
      </w:r>
    </w:p>
    <w:p w:rsidR="000D1F2B" w:rsidRPr="00B521DC" w:rsidRDefault="000D1F2B" w:rsidP="000D1F2B">
      <w:pPr>
        <w:pStyle w:val="NoSpacing"/>
        <w:ind w:left="720"/>
        <w:rPr>
          <w:sz w:val="24"/>
          <w:szCs w:val="24"/>
        </w:rPr>
      </w:pPr>
      <w:r w:rsidRPr="00B521DC">
        <w:rPr>
          <w:sz w:val="24"/>
          <w:szCs w:val="24"/>
        </w:rPr>
        <w:t>01-000-0080-1949, Memorial Drive Sanitary</w:t>
      </w:r>
    </w:p>
    <w:p w:rsidR="000D1F2B" w:rsidRPr="00B521DC" w:rsidRDefault="000D1F2B" w:rsidP="000D1F2B">
      <w:pPr>
        <w:pStyle w:val="NoSpacing"/>
        <w:ind w:left="720"/>
        <w:rPr>
          <w:sz w:val="24"/>
          <w:szCs w:val="24"/>
        </w:rPr>
      </w:pPr>
      <w:r w:rsidRPr="00B521DC">
        <w:rPr>
          <w:sz w:val="24"/>
          <w:szCs w:val="24"/>
        </w:rPr>
        <w:t xml:space="preserve">01-000-0080-1726, Peterson/Edinburgh Sanitary </w:t>
      </w:r>
    </w:p>
    <w:p w:rsidR="000D1F2B" w:rsidRPr="00B521DC" w:rsidRDefault="000D1F2B" w:rsidP="000D1F2B">
      <w:pPr>
        <w:pStyle w:val="NoSpacing"/>
        <w:ind w:left="720"/>
        <w:rPr>
          <w:sz w:val="24"/>
          <w:szCs w:val="24"/>
        </w:rPr>
      </w:pPr>
      <w:r w:rsidRPr="00B521DC">
        <w:rPr>
          <w:sz w:val="24"/>
          <w:szCs w:val="24"/>
        </w:rPr>
        <w:t xml:space="preserve">Contract     </w:t>
      </w:r>
      <w:proofErr w:type="gramStart"/>
      <w:r w:rsidRPr="00B521DC">
        <w:rPr>
          <w:sz w:val="24"/>
          <w:szCs w:val="24"/>
        </w:rPr>
        <w:t>55,188  Spent</w:t>
      </w:r>
      <w:proofErr w:type="gramEnd"/>
      <w:r w:rsidRPr="00B521DC">
        <w:rPr>
          <w:sz w:val="24"/>
          <w:szCs w:val="24"/>
        </w:rPr>
        <w:t xml:space="preserve"> to date    zero </w:t>
      </w:r>
    </w:p>
    <w:p w:rsidR="000D1F2B" w:rsidRPr="00B521DC" w:rsidRDefault="000D1F2B" w:rsidP="000D1F2B">
      <w:pPr>
        <w:pStyle w:val="NoSpacing"/>
        <w:rPr>
          <w:sz w:val="24"/>
          <w:szCs w:val="24"/>
        </w:rPr>
      </w:pPr>
    </w:p>
    <w:p w:rsidR="000D1F2B" w:rsidRPr="00B521DC" w:rsidRDefault="000D1F2B" w:rsidP="000D1F2B">
      <w:pPr>
        <w:pStyle w:val="NoSpacing"/>
        <w:numPr>
          <w:ilvl w:val="0"/>
          <w:numId w:val="33"/>
        </w:numPr>
        <w:rPr>
          <w:sz w:val="24"/>
          <w:szCs w:val="24"/>
        </w:rPr>
      </w:pPr>
      <w:r w:rsidRPr="00B521DC">
        <w:rPr>
          <w:sz w:val="24"/>
          <w:szCs w:val="24"/>
        </w:rPr>
        <w:t>R&amp;D Construction Ltd.</w:t>
      </w:r>
      <w:r w:rsidRPr="00B521DC">
        <w:rPr>
          <w:sz w:val="24"/>
          <w:szCs w:val="24"/>
        </w:rPr>
        <w:tab/>
      </w:r>
      <w:r w:rsidRPr="00B521DC">
        <w:rPr>
          <w:sz w:val="24"/>
          <w:szCs w:val="24"/>
        </w:rPr>
        <w:tab/>
      </w:r>
      <w:r w:rsidRPr="00B521DC">
        <w:rPr>
          <w:sz w:val="24"/>
          <w:szCs w:val="24"/>
        </w:rPr>
        <w:tab/>
      </w:r>
      <w:r w:rsidRPr="00B521DC">
        <w:rPr>
          <w:sz w:val="24"/>
          <w:szCs w:val="24"/>
        </w:rPr>
        <w:tab/>
      </w:r>
      <w:r w:rsidRPr="00B521DC">
        <w:rPr>
          <w:sz w:val="24"/>
          <w:szCs w:val="24"/>
        </w:rPr>
        <w:tab/>
      </w:r>
      <w:r w:rsidRPr="00B521DC">
        <w:rPr>
          <w:sz w:val="24"/>
          <w:szCs w:val="24"/>
        </w:rPr>
        <w:tab/>
        <w:t>27,444.21</w:t>
      </w:r>
    </w:p>
    <w:p w:rsidR="000D1F2B" w:rsidRPr="00B521DC" w:rsidRDefault="000D1F2B" w:rsidP="000D1F2B">
      <w:pPr>
        <w:pStyle w:val="NoSpacing"/>
        <w:ind w:left="720"/>
        <w:rPr>
          <w:sz w:val="24"/>
          <w:szCs w:val="24"/>
        </w:rPr>
      </w:pPr>
      <w:r w:rsidRPr="00B521DC">
        <w:rPr>
          <w:sz w:val="24"/>
          <w:szCs w:val="24"/>
        </w:rPr>
        <w:t>01-000-0080-1837, Claim #10, including change order Cobb’s Pond</w:t>
      </w:r>
    </w:p>
    <w:p w:rsidR="000D1F2B" w:rsidRPr="00B521DC" w:rsidRDefault="000D1F2B" w:rsidP="000D1F2B">
      <w:pPr>
        <w:pStyle w:val="NoSpacing"/>
        <w:rPr>
          <w:sz w:val="24"/>
          <w:szCs w:val="24"/>
        </w:rPr>
      </w:pPr>
      <w:r w:rsidRPr="00B521DC">
        <w:rPr>
          <w:sz w:val="24"/>
          <w:szCs w:val="24"/>
        </w:rPr>
        <w:tab/>
        <w:t xml:space="preserve">Contract   </w:t>
      </w:r>
      <w:proofErr w:type="gramStart"/>
      <w:r w:rsidRPr="00B521DC">
        <w:rPr>
          <w:sz w:val="24"/>
          <w:szCs w:val="24"/>
        </w:rPr>
        <w:t>838,109  Spent</w:t>
      </w:r>
      <w:proofErr w:type="gramEnd"/>
      <w:r w:rsidRPr="00B521DC">
        <w:rPr>
          <w:sz w:val="24"/>
          <w:szCs w:val="24"/>
        </w:rPr>
        <w:t xml:space="preserve"> to date    798,676</w:t>
      </w:r>
    </w:p>
    <w:p w:rsidR="000D1F2B" w:rsidRPr="00B521DC" w:rsidRDefault="000D1F2B" w:rsidP="006C0861">
      <w:pPr>
        <w:pStyle w:val="NoSpacing"/>
        <w:tabs>
          <w:tab w:val="decimal" w:pos="7920"/>
        </w:tabs>
        <w:rPr>
          <w:sz w:val="24"/>
          <w:szCs w:val="24"/>
        </w:rPr>
      </w:pPr>
    </w:p>
    <w:p w:rsidR="000D1F2B" w:rsidRPr="00B521DC" w:rsidRDefault="000D1F2B" w:rsidP="000D1F2B">
      <w:pPr>
        <w:pStyle w:val="NoSpacing"/>
        <w:tabs>
          <w:tab w:val="decimal" w:pos="7920"/>
        </w:tabs>
        <w:rPr>
          <w:sz w:val="24"/>
          <w:szCs w:val="24"/>
        </w:rPr>
      </w:pPr>
      <w:r w:rsidRPr="00B521DC">
        <w:rPr>
          <w:sz w:val="24"/>
          <w:szCs w:val="24"/>
        </w:rPr>
        <w:t>Total capital invoices for approval</w:t>
      </w:r>
      <w:r w:rsidRPr="00B521DC">
        <w:rPr>
          <w:sz w:val="24"/>
          <w:szCs w:val="24"/>
        </w:rPr>
        <w:tab/>
      </w:r>
      <w:r w:rsidRPr="00B521DC">
        <w:rPr>
          <w:sz w:val="24"/>
          <w:szCs w:val="24"/>
          <w:u w:val="single"/>
        </w:rPr>
        <w:t>$87,726.27</w:t>
      </w:r>
    </w:p>
    <w:p w:rsidR="000D1F2B" w:rsidRPr="00070EB8" w:rsidRDefault="000D1F2B" w:rsidP="000D1F2B">
      <w:pPr>
        <w:tabs>
          <w:tab w:val="left" w:pos="-1200"/>
          <w:tab w:val="left" w:pos="-1020"/>
        </w:tabs>
        <w:rPr>
          <w:rFonts w:cs="Arial"/>
          <w:bCs/>
          <w:lang w:val="en-GB"/>
        </w:rPr>
      </w:pPr>
    </w:p>
    <w:p w:rsidR="000D1F2B" w:rsidRDefault="000D1F2B" w:rsidP="000D1F2B">
      <w:pPr>
        <w:tabs>
          <w:tab w:val="left" w:pos="-1200"/>
          <w:tab w:val="left" w:pos="-1020"/>
        </w:tabs>
        <w:rPr>
          <w:rFonts w:cs="Arial"/>
          <w:bCs/>
          <w:lang w:val="en-GB"/>
        </w:rPr>
      </w:pPr>
      <w:r w:rsidRPr="00070EB8">
        <w:rPr>
          <w:rFonts w:cs="Arial"/>
          <w:bCs/>
          <w:lang w:val="en-GB"/>
        </w:rPr>
        <w:t>The Acting Director of Finance advised that the invoices</w:t>
      </w:r>
      <w:r>
        <w:rPr>
          <w:rFonts w:cs="Arial"/>
          <w:bCs/>
          <w:lang w:val="en-GB"/>
        </w:rPr>
        <w:t xml:space="preserve"> were </w:t>
      </w:r>
      <w:r w:rsidRPr="00070EB8">
        <w:rPr>
          <w:rFonts w:cs="Arial"/>
          <w:bCs/>
          <w:lang w:val="en-GB"/>
        </w:rPr>
        <w:t>within budget and met the policies of the Town of Gander.</w:t>
      </w:r>
    </w:p>
    <w:p w:rsidR="000D1F2B" w:rsidRDefault="000D1F2B" w:rsidP="000D1F2B">
      <w:pPr>
        <w:tabs>
          <w:tab w:val="left" w:pos="-1200"/>
          <w:tab w:val="left" w:pos="-1020"/>
        </w:tabs>
        <w:rPr>
          <w:rFonts w:cs="Arial"/>
          <w:bCs/>
          <w:lang w:val="en-GB"/>
        </w:rPr>
      </w:pPr>
    </w:p>
    <w:p w:rsidR="000D1F2B" w:rsidRPr="00D20F22" w:rsidRDefault="000D1F2B" w:rsidP="000D1F2B">
      <w:pPr>
        <w:tabs>
          <w:tab w:val="left" w:pos="-1200"/>
          <w:tab w:val="left" w:pos="-1020"/>
        </w:tabs>
        <w:rPr>
          <w:rFonts w:cs="Arial"/>
          <w:b/>
          <w:bCs/>
          <w:sz w:val="26"/>
          <w:szCs w:val="26"/>
          <w:lang w:val="en-GB"/>
        </w:rPr>
      </w:pPr>
      <w:r w:rsidRPr="00D20F22">
        <w:rPr>
          <w:rFonts w:cs="Arial"/>
          <w:b/>
          <w:bCs/>
          <w:sz w:val="26"/>
          <w:szCs w:val="26"/>
          <w:lang w:val="en-GB"/>
        </w:rPr>
        <w:t>Motion #14-185</w:t>
      </w:r>
    </w:p>
    <w:p w:rsidR="000D1F2B" w:rsidRPr="00D20F22" w:rsidRDefault="00D20F22" w:rsidP="000D1F2B">
      <w:pPr>
        <w:tabs>
          <w:tab w:val="left" w:pos="-1200"/>
          <w:tab w:val="left" w:pos="-1020"/>
        </w:tabs>
        <w:rPr>
          <w:rFonts w:cs="Arial"/>
          <w:b/>
          <w:bCs/>
          <w:sz w:val="26"/>
          <w:szCs w:val="26"/>
          <w:lang w:val="en-GB"/>
        </w:rPr>
      </w:pPr>
      <w:r w:rsidRPr="00D20F22">
        <w:rPr>
          <w:rFonts w:cs="Arial"/>
          <w:b/>
          <w:bCs/>
          <w:sz w:val="26"/>
          <w:szCs w:val="26"/>
          <w:lang w:val="en-GB"/>
        </w:rPr>
        <w:t>Invoices for Approval</w:t>
      </w:r>
    </w:p>
    <w:p w:rsidR="000D1F2B" w:rsidRPr="00070EB8" w:rsidRDefault="000D1F2B" w:rsidP="000D1F2B">
      <w:pPr>
        <w:tabs>
          <w:tab w:val="left" w:pos="-1200"/>
          <w:tab w:val="left" w:pos="-1020"/>
        </w:tabs>
        <w:rPr>
          <w:rFonts w:cs="Arial"/>
          <w:bCs/>
          <w:lang w:val="en-GB"/>
        </w:rPr>
      </w:pPr>
    </w:p>
    <w:p w:rsidR="000D1F2B" w:rsidRDefault="00D20F22" w:rsidP="000D1F2B">
      <w:pPr>
        <w:tabs>
          <w:tab w:val="left" w:pos="720"/>
          <w:tab w:val="decimal" w:pos="7920"/>
        </w:tabs>
        <w:jc w:val="left"/>
        <w:rPr>
          <w:rFonts w:cs="Arial"/>
          <w:bCs/>
          <w:lang w:val="en-GB"/>
        </w:rPr>
      </w:pPr>
      <w:r>
        <w:rPr>
          <w:rFonts w:cs="Arial"/>
          <w:bCs/>
          <w:lang w:val="en-GB"/>
        </w:rPr>
        <w:t>Moved by Deputy Mayor Abbott and seconded by Councillor Parrott</w:t>
      </w:r>
      <w:r w:rsidR="000D1F2B" w:rsidRPr="001314C5">
        <w:rPr>
          <w:rFonts w:cs="Arial"/>
          <w:bCs/>
          <w:lang w:val="en-GB"/>
        </w:rPr>
        <w:t xml:space="preserve"> that the invoices be paid as presented.</w:t>
      </w:r>
    </w:p>
    <w:p w:rsidR="00D20F22" w:rsidRDefault="00D20F22" w:rsidP="000D1F2B">
      <w:pPr>
        <w:tabs>
          <w:tab w:val="left" w:pos="720"/>
          <w:tab w:val="decimal" w:pos="7920"/>
        </w:tabs>
        <w:jc w:val="left"/>
        <w:rPr>
          <w:rFonts w:cs="Arial"/>
          <w:bCs/>
          <w:lang w:val="en-GB"/>
        </w:rPr>
      </w:pPr>
    </w:p>
    <w:p w:rsidR="00D20F22" w:rsidRDefault="00D20F22" w:rsidP="00D20F22">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D20F22" w:rsidRDefault="00D20F22" w:rsidP="00D20F22">
      <w:pPr>
        <w:tabs>
          <w:tab w:val="left" w:pos="720"/>
        </w:tabs>
        <w:jc w:val="left"/>
        <w:rPr>
          <w:rFonts w:cs="Arial"/>
          <w:bCs/>
          <w:lang w:val="en-GB"/>
        </w:rPr>
      </w:pPr>
    </w:p>
    <w:p w:rsidR="00D20F22" w:rsidRPr="001314C5" w:rsidRDefault="00D20F22" w:rsidP="00D20F22">
      <w:pPr>
        <w:tabs>
          <w:tab w:val="left" w:pos="720"/>
        </w:tabs>
        <w:jc w:val="left"/>
        <w:rPr>
          <w:rFonts w:cs="Arial"/>
          <w:bCs/>
          <w:lang w:val="en-GB"/>
        </w:rPr>
      </w:pPr>
      <w:r w:rsidRPr="00D20F22">
        <w:rPr>
          <w:rFonts w:cs="Arial"/>
          <w:b/>
          <w:bCs/>
          <w:lang w:val="en-GB"/>
        </w:rPr>
        <w:t>Decision:</w:t>
      </w:r>
      <w:r w:rsidRPr="00D20F22">
        <w:rPr>
          <w:rFonts w:cs="Arial"/>
          <w:b/>
          <w:bCs/>
          <w:lang w:val="en-GB"/>
        </w:rPr>
        <w:tab/>
      </w:r>
      <w:r>
        <w:rPr>
          <w:rFonts w:cs="Arial"/>
          <w:bCs/>
          <w:lang w:val="en-GB"/>
        </w:rPr>
        <w:t>Motion carried.</w:t>
      </w:r>
    </w:p>
    <w:p w:rsidR="000D1F2B" w:rsidRDefault="000D1F2B" w:rsidP="000D1F2B">
      <w:pPr>
        <w:tabs>
          <w:tab w:val="left" w:pos="720"/>
          <w:tab w:val="decimal" w:pos="7920"/>
        </w:tabs>
        <w:jc w:val="left"/>
        <w:rPr>
          <w:rFonts w:cs="Arial"/>
          <w:bCs/>
          <w:lang w:val="en-GB"/>
        </w:rPr>
      </w:pPr>
    </w:p>
    <w:p w:rsidR="000D1F2B" w:rsidRPr="001314C5" w:rsidRDefault="000D1F2B" w:rsidP="000D1F2B">
      <w:pPr>
        <w:tabs>
          <w:tab w:val="left" w:pos="720"/>
          <w:tab w:val="decimal" w:pos="7920"/>
        </w:tabs>
        <w:jc w:val="left"/>
        <w:rPr>
          <w:rFonts w:cs="Arial"/>
          <w:bCs/>
          <w:lang w:val="en-GB"/>
        </w:rPr>
      </w:pPr>
    </w:p>
    <w:p w:rsidR="000D1F2B" w:rsidRPr="004F1F2F" w:rsidRDefault="000D1F2B" w:rsidP="000D1F2B">
      <w:pPr>
        <w:rPr>
          <w:b/>
          <w:sz w:val="28"/>
          <w:szCs w:val="28"/>
        </w:rPr>
      </w:pPr>
      <w:r w:rsidRPr="004F1F2F">
        <w:rPr>
          <w:b/>
          <w:sz w:val="28"/>
          <w:szCs w:val="28"/>
        </w:rPr>
        <w:t xml:space="preserve">Ultimate Recipient Gas Tax Agreement </w:t>
      </w:r>
    </w:p>
    <w:p w:rsidR="000D1F2B" w:rsidRDefault="000D1F2B" w:rsidP="000D1F2B">
      <w:pPr>
        <w:rPr>
          <w:b/>
          <w:sz w:val="28"/>
          <w:szCs w:val="28"/>
        </w:rPr>
      </w:pPr>
    </w:p>
    <w:p w:rsidR="000D1F2B" w:rsidRPr="00070EB8" w:rsidRDefault="000D1F2B" w:rsidP="000D1F2B">
      <w:pPr>
        <w:tabs>
          <w:tab w:val="left" w:pos="-1200"/>
          <w:tab w:val="left" w:pos="-1020"/>
        </w:tabs>
        <w:rPr>
          <w:rFonts w:cs="Arial"/>
          <w:bCs/>
          <w:lang w:val="en-GB"/>
        </w:rPr>
      </w:pPr>
      <w:r w:rsidRPr="00070EB8">
        <w:rPr>
          <w:rFonts w:cs="Arial"/>
          <w:bCs/>
          <w:lang w:val="en-GB"/>
        </w:rPr>
        <w:t xml:space="preserve">The </w:t>
      </w:r>
      <w:r>
        <w:rPr>
          <w:rFonts w:cs="Arial"/>
          <w:bCs/>
          <w:lang w:val="en-GB"/>
        </w:rPr>
        <w:t>Committee reviewed the Ultimate Recipient Gas Tax Agreement for the period of 2014-2019 in which the Town will receive approximately $2.35 million in funding.</w:t>
      </w:r>
    </w:p>
    <w:p w:rsidR="000D1F2B" w:rsidRDefault="000D1F2B" w:rsidP="000D1F2B">
      <w:pPr>
        <w:tabs>
          <w:tab w:val="left" w:pos="-1200"/>
          <w:tab w:val="left" w:pos="-1020"/>
        </w:tabs>
        <w:rPr>
          <w:rFonts w:cs="Arial"/>
          <w:bCs/>
          <w:lang w:val="en-GB"/>
        </w:rPr>
      </w:pPr>
    </w:p>
    <w:p w:rsidR="00561BF1" w:rsidRPr="00561BF1" w:rsidRDefault="00561BF1" w:rsidP="000D1F2B">
      <w:pPr>
        <w:tabs>
          <w:tab w:val="left" w:pos="-1200"/>
          <w:tab w:val="left" w:pos="-1020"/>
        </w:tabs>
        <w:rPr>
          <w:rFonts w:cs="Arial"/>
          <w:b/>
          <w:bCs/>
          <w:sz w:val="26"/>
          <w:szCs w:val="26"/>
          <w:lang w:val="en-GB"/>
        </w:rPr>
      </w:pPr>
      <w:r w:rsidRPr="00561BF1">
        <w:rPr>
          <w:rFonts w:cs="Arial"/>
          <w:b/>
          <w:bCs/>
          <w:sz w:val="26"/>
          <w:szCs w:val="26"/>
          <w:lang w:val="en-GB"/>
        </w:rPr>
        <w:t>Motion #14-186</w:t>
      </w:r>
    </w:p>
    <w:p w:rsidR="00561BF1" w:rsidRPr="00561BF1" w:rsidRDefault="00561BF1" w:rsidP="000D1F2B">
      <w:pPr>
        <w:tabs>
          <w:tab w:val="left" w:pos="-1200"/>
          <w:tab w:val="left" w:pos="-1020"/>
        </w:tabs>
        <w:rPr>
          <w:rFonts w:cs="Arial"/>
          <w:b/>
          <w:bCs/>
          <w:sz w:val="26"/>
          <w:szCs w:val="26"/>
          <w:lang w:val="en-GB"/>
        </w:rPr>
      </w:pPr>
      <w:r w:rsidRPr="00561BF1">
        <w:rPr>
          <w:rFonts w:cs="Arial"/>
          <w:b/>
          <w:bCs/>
          <w:sz w:val="26"/>
          <w:szCs w:val="26"/>
          <w:lang w:val="en-GB"/>
        </w:rPr>
        <w:t>Ultimate Recipient Gas Tax Agreement</w:t>
      </w:r>
    </w:p>
    <w:p w:rsidR="00561BF1" w:rsidRPr="00070EB8" w:rsidRDefault="00561BF1" w:rsidP="000D1F2B">
      <w:pPr>
        <w:tabs>
          <w:tab w:val="left" w:pos="-1200"/>
          <w:tab w:val="left" w:pos="-1020"/>
        </w:tabs>
        <w:rPr>
          <w:rFonts w:cs="Arial"/>
          <w:bCs/>
          <w:lang w:val="en-GB"/>
        </w:rPr>
      </w:pPr>
    </w:p>
    <w:p w:rsidR="000D1F2B" w:rsidRDefault="00561BF1" w:rsidP="000D1F2B">
      <w:pPr>
        <w:rPr>
          <w:rFonts w:cs="Arial"/>
          <w:bCs/>
          <w:lang w:val="en-GB"/>
        </w:rPr>
      </w:pPr>
      <w:r>
        <w:rPr>
          <w:rFonts w:cs="Arial"/>
          <w:bCs/>
          <w:lang w:val="en-GB"/>
        </w:rPr>
        <w:t>Moved by Deputy Mayor Abbott and seconded by Councillor Parrott</w:t>
      </w:r>
      <w:r w:rsidR="000D1F2B" w:rsidRPr="001314C5">
        <w:rPr>
          <w:rFonts w:cs="Arial"/>
          <w:bCs/>
          <w:lang w:val="en-GB"/>
        </w:rPr>
        <w:t xml:space="preserve"> that the agreement be approved as attached</w:t>
      </w:r>
      <w:r w:rsidR="000D1F2B">
        <w:rPr>
          <w:rFonts w:cs="Arial"/>
          <w:bCs/>
          <w:lang w:val="en-GB"/>
        </w:rPr>
        <w:t xml:space="preserve"> and that the funds be allocated towards construction of the new sewage treatment plant</w:t>
      </w:r>
      <w:r w:rsidR="000D1F2B" w:rsidRPr="001314C5">
        <w:rPr>
          <w:rFonts w:cs="Arial"/>
          <w:bCs/>
          <w:lang w:val="en-GB"/>
        </w:rPr>
        <w:t>.</w:t>
      </w:r>
    </w:p>
    <w:p w:rsidR="00561BF1" w:rsidRDefault="00561BF1" w:rsidP="000D1F2B">
      <w:pPr>
        <w:rPr>
          <w:rFonts w:cs="Arial"/>
          <w:bCs/>
          <w:lang w:val="en-GB"/>
        </w:rPr>
      </w:pPr>
    </w:p>
    <w:p w:rsidR="00561BF1" w:rsidRDefault="00561BF1" w:rsidP="000D1F2B">
      <w:pPr>
        <w:rPr>
          <w:rFonts w:cs="Arial"/>
          <w:bCs/>
          <w:lang w:val="en-GB"/>
        </w:rPr>
      </w:pPr>
      <w:r>
        <w:rPr>
          <w:rFonts w:cs="Arial"/>
          <w:bCs/>
          <w:lang w:val="en-GB"/>
        </w:rPr>
        <w:lastRenderedPageBreak/>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561BF1" w:rsidRDefault="00561BF1" w:rsidP="000D1F2B">
      <w:pPr>
        <w:rPr>
          <w:rFonts w:cs="Arial"/>
          <w:bCs/>
          <w:lang w:val="en-GB"/>
        </w:rPr>
      </w:pPr>
    </w:p>
    <w:p w:rsidR="00561BF1" w:rsidRPr="001314C5" w:rsidRDefault="00561BF1" w:rsidP="000D1F2B">
      <w:pPr>
        <w:rPr>
          <w:b/>
        </w:rPr>
      </w:pPr>
      <w:r w:rsidRPr="00561BF1">
        <w:rPr>
          <w:rFonts w:cs="Arial"/>
          <w:b/>
          <w:bCs/>
          <w:lang w:val="en-GB"/>
        </w:rPr>
        <w:t>Decision:</w:t>
      </w:r>
      <w:r>
        <w:rPr>
          <w:rFonts w:cs="Arial"/>
          <w:bCs/>
          <w:lang w:val="en-GB"/>
        </w:rPr>
        <w:tab/>
        <w:t>Motion carried.</w:t>
      </w:r>
    </w:p>
    <w:p w:rsidR="000D1F2B" w:rsidRDefault="000D1F2B" w:rsidP="000D1F2B"/>
    <w:p w:rsidR="000D1F2B" w:rsidRPr="003C6C91" w:rsidRDefault="000D1F2B" w:rsidP="000D1F2B">
      <w:pPr>
        <w:rPr>
          <w:b/>
          <w:sz w:val="28"/>
          <w:szCs w:val="28"/>
        </w:rPr>
      </w:pPr>
      <w:r w:rsidRPr="003C6C91">
        <w:rPr>
          <w:b/>
          <w:sz w:val="28"/>
          <w:szCs w:val="28"/>
        </w:rPr>
        <w:t>Council Remuneration</w:t>
      </w:r>
    </w:p>
    <w:p w:rsidR="000D1F2B" w:rsidRDefault="000D1F2B" w:rsidP="000D1F2B">
      <w:pPr>
        <w:rPr>
          <w:b/>
          <w:sz w:val="28"/>
          <w:szCs w:val="28"/>
        </w:rPr>
      </w:pPr>
    </w:p>
    <w:p w:rsidR="000D1F2B" w:rsidRDefault="000D1F2B" w:rsidP="000D1F2B">
      <w:pPr>
        <w:rPr>
          <w:rFonts w:cs="Arial"/>
          <w:bCs/>
          <w:lang w:val="en-GB"/>
        </w:rPr>
      </w:pPr>
      <w:r>
        <w:rPr>
          <w:rFonts w:cs="Arial"/>
          <w:bCs/>
          <w:lang w:val="en-GB"/>
        </w:rPr>
        <w:t>The Finance Committee reviewed a proposed salary increase for Council referred from the Human Resources Committee.  A comparison was carried out of Council salaries of other major municipalities in the Province and the remuneration paid to our Council was found to be significantly lower than the others.  It is recommended that the annual stipends be increased as follows:</w:t>
      </w:r>
    </w:p>
    <w:p w:rsidR="000D1F2B" w:rsidRDefault="000D1F2B" w:rsidP="000D1F2B">
      <w:pPr>
        <w:rPr>
          <w:rFonts w:cs="Arial"/>
          <w:bCs/>
          <w:lang w:val="en-GB"/>
        </w:rPr>
      </w:pPr>
    </w:p>
    <w:p w:rsidR="000D1F2B" w:rsidRDefault="000D1F2B" w:rsidP="000D1F2B">
      <w:pPr>
        <w:rPr>
          <w:rFonts w:cs="Arial"/>
          <w:bCs/>
          <w:lang w:val="en-GB"/>
        </w:rPr>
      </w:pPr>
      <w:r>
        <w:rPr>
          <w:rFonts w:cs="Arial"/>
          <w:bCs/>
          <w:lang w:val="en-GB"/>
        </w:rPr>
        <w:tab/>
        <w:t>Mayor would increase from $24,704 to $35,800 per year.</w:t>
      </w:r>
    </w:p>
    <w:p w:rsidR="000D1F2B" w:rsidRDefault="000D1F2B" w:rsidP="000D1F2B">
      <w:pPr>
        <w:rPr>
          <w:rFonts w:cs="Arial"/>
          <w:bCs/>
          <w:lang w:val="en-GB"/>
        </w:rPr>
      </w:pPr>
      <w:r>
        <w:rPr>
          <w:rFonts w:cs="Arial"/>
          <w:bCs/>
          <w:lang w:val="en-GB"/>
        </w:rPr>
        <w:tab/>
        <w:t>Deputy Mayor would increase from $18,605 to $26,350 per year.</w:t>
      </w:r>
    </w:p>
    <w:p w:rsidR="000D1F2B" w:rsidRDefault="000D1F2B" w:rsidP="000D1F2B">
      <w:pPr>
        <w:rPr>
          <w:rFonts w:cs="Arial"/>
          <w:bCs/>
          <w:lang w:val="en-GB"/>
        </w:rPr>
      </w:pPr>
      <w:r>
        <w:rPr>
          <w:rFonts w:cs="Arial"/>
          <w:bCs/>
          <w:lang w:val="en-GB"/>
        </w:rPr>
        <w:tab/>
        <w:t>Councillors would increase from $17,017 to $24,350 per year.</w:t>
      </w:r>
    </w:p>
    <w:p w:rsidR="00E46EF1" w:rsidRDefault="00E46EF1" w:rsidP="000D1F2B">
      <w:pPr>
        <w:rPr>
          <w:rFonts w:cs="Arial"/>
          <w:bCs/>
          <w:lang w:val="en-GB"/>
        </w:rPr>
      </w:pPr>
    </w:p>
    <w:p w:rsidR="00E46EF1" w:rsidRPr="00E46EF1" w:rsidRDefault="00E46EF1" w:rsidP="000D1F2B">
      <w:pPr>
        <w:rPr>
          <w:rFonts w:cs="Arial"/>
          <w:b/>
          <w:bCs/>
          <w:sz w:val="26"/>
          <w:szCs w:val="26"/>
          <w:lang w:val="en-GB"/>
        </w:rPr>
      </w:pPr>
      <w:r w:rsidRPr="00E46EF1">
        <w:rPr>
          <w:rFonts w:cs="Arial"/>
          <w:b/>
          <w:bCs/>
          <w:sz w:val="26"/>
          <w:szCs w:val="26"/>
          <w:lang w:val="en-GB"/>
        </w:rPr>
        <w:t>Motion #14-187</w:t>
      </w:r>
    </w:p>
    <w:p w:rsidR="00E46EF1" w:rsidRPr="00E46EF1" w:rsidRDefault="00E46EF1" w:rsidP="000D1F2B">
      <w:pPr>
        <w:rPr>
          <w:rFonts w:cs="Arial"/>
          <w:b/>
          <w:bCs/>
          <w:sz w:val="26"/>
          <w:szCs w:val="26"/>
          <w:lang w:val="en-GB"/>
        </w:rPr>
      </w:pPr>
      <w:r w:rsidRPr="00E46EF1">
        <w:rPr>
          <w:rFonts w:cs="Arial"/>
          <w:b/>
          <w:bCs/>
          <w:sz w:val="26"/>
          <w:szCs w:val="26"/>
          <w:lang w:val="en-GB"/>
        </w:rPr>
        <w:t>Council Remuneration</w:t>
      </w:r>
    </w:p>
    <w:p w:rsidR="000D1F2B" w:rsidRPr="004C251B" w:rsidRDefault="000D1F2B" w:rsidP="000D1F2B">
      <w:pPr>
        <w:rPr>
          <w:b/>
        </w:rPr>
      </w:pPr>
    </w:p>
    <w:p w:rsidR="000D1F2B" w:rsidRPr="00E36BF1" w:rsidRDefault="00E46EF1" w:rsidP="000D1F2B">
      <w:pPr>
        <w:rPr>
          <w:color w:val="FF0000"/>
        </w:rPr>
      </w:pPr>
      <w:r>
        <w:rPr>
          <w:rFonts w:cs="Arial"/>
          <w:bCs/>
          <w:lang w:val="en-GB"/>
        </w:rPr>
        <w:t>Moved by Deputy Mayor Abbott and seconded by Councillor Anstey</w:t>
      </w:r>
      <w:r w:rsidR="000D1F2B" w:rsidRPr="004C251B">
        <w:rPr>
          <w:rFonts w:cs="Arial"/>
          <w:bCs/>
          <w:lang w:val="en-GB"/>
        </w:rPr>
        <w:t xml:space="preserve"> that the </w:t>
      </w:r>
      <w:r w:rsidR="000D1F2B">
        <w:rPr>
          <w:rFonts w:cs="Arial"/>
          <w:bCs/>
          <w:lang w:val="en-GB"/>
        </w:rPr>
        <w:t xml:space="preserve">proposed salary increase for elected officials </w:t>
      </w:r>
      <w:r w:rsidR="000D1F2B" w:rsidRPr="004C251B">
        <w:rPr>
          <w:rFonts w:cs="Arial"/>
          <w:bCs/>
          <w:lang w:val="en-GB"/>
        </w:rPr>
        <w:t>be approved as attached</w:t>
      </w:r>
      <w:r w:rsidR="000D1F2B">
        <w:rPr>
          <w:rFonts w:cs="Arial"/>
          <w:bCs/>
          <w:lang w:val="en-GB"/>
        </w:rPr>
        <w:t xml:space="preserve"> effective September 1, 2014.</w:t>
      </w:r>
    </w:p>
    <w:p w:rsidR="000D1F2B" w:rsidRDefault="000D1F2B" w:rsidP="000D1F2B"/>
    <w:p w:rsidR="00E46EF1" w:rsidRDefault="00E46EF1" w:rsidP="000D1F2B">
      <w:r>
        <w:tab/>
      </w:r>
      <w:r>
        <w:tab/>
        <w:t xml:space="preserve">In </w:t>
      </w:r>
      <w:proofErr w:type="spellStart"/>
      <w:r>
        <w:t>Favour</w:t>
      </w:r>
      <w:proofErr w:type="spellEnd"/>
      <w:r>
        <w:t>:</w:t>
      </w:r>
      <w:r>
        <w:tab/>
        <w:t>6</w:t>
      </w:r>
      <w:r>
        <w:tab/>
        <w:t>Opposing:</w:t>
      </w:r>
      <w:r>
        <w:tab/>
        <w:t>0</w:t>
      </w:r>
    </w:p>
    <w:p w:rsidR="00E46EF1" w:rsidRDefault="00E46EF1" w:rsidP="000D1F2B"/>
    <w:p w:rsidR="00E46EF1" w:rsidRDefault="00E46EF1" w:rsidP="000D1F2B">
      <w:r w:rsidRPr="00E46EF1">
        <w:rPr>
          <w:b/>
        </w:rPr>
        <w:t>Decision:</w:t>
      </w:r>
      <w:r>
        <w:tab/>
        <w:t>Motion carried.</w:t>
      </w:r>
    </w:p>
    <w:p w:rsidR="00E46EF1" w:rsidRDefault="00E46EF1" w:rsidP="000D1F2B"/>
    <w:p w:rsidR="000D1F2B" w:rsidRPr="003C6C91" w:rsidRDefault="000D1F2B" w:rsidP="000D1F2B">
      <w:pPr>
        <w:rPr>
          <w:b/>
          <w:sz w:val="28"/>
          <w:szCs w:val="28"/>
        </w:rPr>
      </w:pPr>
      <w:r w:rsidRPr="003C6C91">
        <w:rPr>
          <w:b/>
          <w:sz w:val="28"/>
          <w:szCs w:val="28"/>
        </w:rPr>
        <w:t>Council Benefits Package</w:t>
      </w:r>
    </w:p>
    <w:p w:rsidR="000D1F2B" w:rsidRPr="003C6C91" w:rsidRDefault="000D1F2B" w:rsidP="000D1F2B">
      <w:pPr>
        <w:rPr>
          <w:b/>
          <w:sz w:val="28"/>
          <w:szCs w:val="28"/>
        </w:rPr>
      </w:pPr>
    </w:p>
    <w:p w:rsidR="000D1F2B" w:rsidRDefault="000D1F2B" w:rsidP="000D1F2B">
      <w:r>
        <w:t>The Finance Committee reviewed the request for Council to participate in the Town’s group insurance plan referred from the Human Resources Committee. There will be no cost to the Town as the elected officials will pay 100% of the premiums.</w:t>
      </w:r>
    </w:p>
    <w:p w:rsidR="0086122F" w:rsidRDefault="0086122F" w:rsidP="000D1F2B"/>
    <w:p w:rsidR="0086122F" w:rsidRPr="00923578" w:rsidRDefault="00923578" w:rsidP="000D1F2B">
      <w:pPr>
        <w:rPr>
          <w:b/>
          <w:sz w:val="26"/>
          <w:szCs w:val="26"/>
        </w:rPr>
      </w:pPr>
      <w:r w:rsidRPr="00923578">
        <w:rPr>
          <w:b/>
          <w:sz w:val="26"/>
          <w:szCs w:val="26"/>
        </w:rPr>
        <w:t>Motion #14-188</w:t>
      </w:r>
    </w:p>
    <w:p w:rsidR="00923578" w:rsidRPr="00923578" w:rsidRDefault="00923578" w:rsidP="000D1F2B">
      <w:pPr>
        <w:rPr>
          <w:b/>
          <w:sz w:val="26"/>
          <w:szCs w:val="26"/>
        </w:rPr>
      </w:pPr>
      <w:r w:rsidRPr="00923578">
        <w:rPr>
          <w:b/>
          <w:sz w:val="26"/>
          <w:szCs w:val="26"/>
        </w:rPr>
        <w:t>Council Benefits Package</w:t>
      </w:r>
    </w:p>
    <w:p w:rsidR="000D1F2B" w:rsidRDefault="000D1F2B" w:rsidP="000D1F2B"/>
    <w:p w:rsidR="000D1F2B" w:rsidRDefault="00923578" w:rsidP="000D1F2B">
      <w:pPr>
        <w:rPr>
          <w:rFonts w:cs="Arial"/>
          <w:b/>
          <w:bCs/>
          <w:lang w:val="en-GB"/>
        </w:rPr>
      </w:pPr>
      <w:r>
        <w:rPr>
          <w:rFonts w:cs="Arial"/>
          <w:bCs/>
          <w:lang w:val="en-GB"/>
        </w:rPr>
        <w:t>Moved by Deputy Mayor Abbott and seconded by Councillor Parrott</w:t>
      </w:r>
      <w:r w:rsidR="000D1F2B" w:rsidRPr="004C251B">
        <w:rPr>
          <w:rFonts w:cs="Arial"/>
          <w:bCs/>
          <w:lang w:val="en-GB"/>
        </w:rPr>
        <w:t xml:space="preserve"> that </w:t>
      </w:r>
      <w:r w:rsidR="000D1F2B">
        <w:rPr>
          <w:rFonts w:cs="Arial"/>
          <w:bCs/>
          <w:lang w:val="en-GB"/>
        </w:rPr>
        <w:t>Council b</w:t>
      </w:r>
      <w:r w:rsidR="000D1F2B" w:rsidRPr="004C251B">
        <w:rPr>
          <w:rFonts w:cs="Arial"/>
          <w:bCs/>
          <w:lang w:val="en-GB"/>
        </w:rPr>
        <w:t xml:space="preserve">e approved </w:t>
      </w:r>
      <w:r w:rsidR="000D1F2B">
        <w:rPr>
          <w:rFonts w:cs="Arial"/>
          <w:bCs/>
          <w:lang w:val="en-GB"/>
        </w:rPr>
        <w:t xml:space="preserve">to participate in the Town’s group insurance plan </w:t>
      </w:r>
      <w:r w:rsidR="000D1F2B" w:rsidRPr="004C251B">
        <w:rPr>
          <w:rFonts w:cs="Arial"/>
          <w:bCs/>
          <w:lang w:val="en-GB"/>
        </w:rPr>
        <w:t>as attached</w:t>
      </w:r>
      <w:r w:rsidR="000D1F2B">
        <w:rPr>
          <w:rFonts w:cs="Arial"/>
          <w:bCs/>
          <w:lang w:val="en-GB"/>
        </w:rPr>
        <w:t xml:space="preserve"> effective September 1, 2014</w:t>
      </w:r>
      <w:r w:rsidR="000D1F2B" w:rsidRPr="001478FE">
        <w:rPr>
          <w:rFonts w:cs="Arial"/>
          <w:b/>
          <w:bCs/>
          <w:lang w:val="en-GB"/>
        </w:rPr>
        <w:t xml:space="preserve">.   </w:t>
      </w:r>
    </w:p>
    <w:p w:rsidR="00923578" w:rsidRDefault="00923578" w:rsidP="000D1F2B">
      <w:pPr>
        <w:rPr>
          <w:rFonts w:cs="Arial"/>
          <w:b/>
          <w:bCs/>
          <w:lang w:val="en-GB"/>
        </w:rPr>
      </w:pPr>
    </w:p>
    <w:p w:rsidR="00923578" w:rsidRDefault="00923578" w:rsidP="000D1F2B">
      <w:pPr>
        <w:rPr>
          <w:rFonts w:cs="Arial"/>
          <w:bCs/>
          <w:lang w:val="en-GB"/>
        </w:rPr>
      </w:pPr>
      <w:r>
        <w:rPr>
          <w:rFonts w:cs="Arial"/>
          <w:b/>
          <w:bCs/>
          <w:lang w:val="en-GB"/>
        </w:rPr>
        <w:tab/>
      </w:r>
      <w:r>
        <w:rPr>
          <w:rFonts w:cs="Arial"/>
          <w:b/>
          <w:bCs/>
          <w:lang w:val="en-GB"/>
        </w:rPr>
        <w:tab/>
      </w:r>
      <w:r>
        <w:rPr>
          <w:rFonts w:cs="Arial"/>
          <w:bCs/>
          <w:lang w:val="en-GB"/>
        </w:rPr>
        <w:t>In Favour:</w:t>
      </w:r>
      <w:r>
        <w:rPr>
          <w:rFonts w:cs="Arial"/>
          <w:bCs/>
          <w:lang w:val="en-GB"/>
        </w:rPr>
        <w:tab/>
        <w:t>6</w:t>
      </w:r>
      <w:r>
        <w:rPr>
          <w:rFonts w:cs="Arial"/>
          <w:bCs/>
          <w:lang w:val="en-GB"/>
        </w:rPr>
        <w:tab/>
        <w:t>Opposing:</w:t>
      </w:r>
      <w:r>
        <w:rPr>
          <w:rFonts w:cs="Arial"/>
          <w:bCs/>
          <w:lang w:val="en-GB"/>
        </w:rPr>
        <w:tab/>
        <w:t>0</w:t>
      </w:r>
    </w:p>
    <w:p w:rsidR="00923578" w:rsidRDefault="00923578" w:rsidP="000D1F2B">
      <w:pPr>
        <w:rPr>
          <w:rFonts w:cs="Arial"/>
          <w:bCs/>
          <w:lang w:val="en-GB"/>
        </w:rPr>
      </w:pPr>
    </w:p>
    <w:p w:rsidR="00923578" w:rsidRDefault="00923578" w:rsidP="000D1F2B">
      <w:pPr>
        <w:rPr>
          <w:rFonts w:cs="Arial"/>
          <w:bCs/>
          <w:lang w:val="en-GB"/>
        </w:rPr>
      </w:pPr>
      <w:r w:rsidRPr="00923578">
        <w:rPr>
          <w:rFonts w:cs="Arial"/>
          <w:b/>
          <w:bCs/>
          <w:lang w:val="en-GB"/>
        </w:rPr>
        <w:t>Decision:</w:t>
      </w:r>
      <w:r>
        <w:rPr>
          <w:rFonts w:cs="Arial"/>
          <w:bCs/>
          <w:lang w:val="en-GB"/>
        </w:rPr>
        <w:tab/>
        <w:t>Motion carried.</w:t>
      </w:r>
    </w:p>
    <w:p w:rsidR="006C0861" w:rsidRPr="00923578" w:rsidRDefault="006C0861" w:rsidP="000D1F2B">
      <w:pPr>
        <w:rPr>
          <w:rFonts w:cs="Arial"/>
          <w:bCs/>
          <w:lang w:val="en-GB"/>
        </w:rPr>
      </w:pPr>
    </w:p>
    <w:p w:rsidR="000D1F2B" w:rsidRDefault="000D1F2B" w:rsidP="000D1F2B"/>
    <w:p w:rsidR="000D1F2B" w:rsidRPr="003C6C91" w:rsidRDefault="000D1F2B" w:rsidP="000D1F2B">
      <w:pPr>
        <w:rPr>
          <w:b/>
          <w:sz w:val="28"/>
          <w:szCs w:val="28"/>
        </w:rPr>
      </w:pPr>
      <w:r w:rsidRPr="003C6C91">
        <w:rPr>
          <w:b/>
          <w:sz w:val="28"/>
          <w:szCs w:val="28"/>
        </w:rPr>
        <w:lastRenderedPageBreak/>
        <w:t>Quarterly Report</w:t>
      </w:r>
    </w:p>
    <w:p w:rsidR="000D1F2B" w:rsidRDefault="000D1F2B" w:rsidP="000D1F2B">
      <w:pPr>
        <w:rPr>
          <w:b/>
          <w:sz w:val="28"/>
          <w:szCs w:val="28"/>
        </w:rPr>
      </w:pPr>
    </w:p>
    <w:p w:rsidR="000D1F2B" w:rsidRDefault="000D1F2B" w:rsidP="000D1F2B">
      <w:r>
        <w:t xml:space="preserve">The Finance Committee reviewed the second quarter variance report to the end of June 2014.  It indicated that the 2014 operations would result in a projected deficit for this year of $69,954.  </w:t>
      </w:r>
    </w:p>
    <w:p w:rsidR="000D1F2B" w:rsidRDefault="000D1F2B" w:rsidP="000D1F2B">
      <w:r>
        <w:t>Revenues for the second quarter were $96,713 over budget due to the recognition of unbudgeted commercial and residential land sales.</w:t>
      </w:r>
    </w:p>
    <w:p w:rsidR="000D1F2B" w:rsidRDefault="000D1F2B" w:rsidP="000D1F2B"/>
    <w:p w:rsidR="000D1F2B" w:rsidRDefault="000D1F2B" w:rsidP="000D1F2B">
      <w:r>
        <w:t xml:space="preserve">Expenses for the second quarter were $166,677 over budget due to the removal of a buried gas tank at the Town Depot at a cost of $100,000 and upgrades to the Magee Road plant at a cost of $48,000. </w:t>
      </w:r>
    </w:p>
    <w:p w:rsidR="00A01952" w:rsidRDefault="002622DB"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2622DB" w:rsidRPr="00FE766E" w:rsidRDefault="006A0391" w:rsidP="006A0391">
      <w:pPr>
        <w:ind w:firstLine="720"/>
      </w:pPr>
      <w:r>
        <w:t>None.</w:t>
      </w:r>
    </w:p>
    <w:p w:rsidR="0085396C" w:rsidRDefault="00BC7929" w:rsidP="006640D8">
      <w:pPr>
        <w:pStyle w:val="Heading1"/>
      </w:pPr>
      <w:r>
        <w:t>8.</w:t>
      </w:r>
      <w:r>
        <w:tab/>
        <w:t>NEW BUSINESS</w:t>
      </w:r>
    </w:p>
    <w:p w:rsidR="00C31643" w:rsidRPr="00C31643" w:rsidRDefault="00C31643" w:rsidP="00C31643">
      <w:pPr>
        <w:pStyle w:val="Heading3"/>
      </w:pPr>
      <w:r>
        <w:t>Storm &amp; Sanitary Sewer Improvements Contract #1</w:t>
      </w:r>
    </w:p>
    <w:p w:rsidR="00C31643" w:rsidRDefault="00C31643" w:rsidP="00C31643"/>
    <w:p w:rsidR="00C31643" w:rsidRDefault="00C31643" w:rsidP="00C31643">
      <w:r>
        <w:t>Tenders were called for Contract #1 of the storm and sanitary sewer improvements and three bids were received.  The lowest bid that met specifications was from H. Wareham &amp; Sons Ltd.</w:t>
      </w:r>
    </w:p>
    <w:p w:rsidR="00E80A9C" w:rsidRDefault="00E80A9C" w:rsidP="00C31643"/>
    <w:p w:rsidR="00E80A9C" w:rsidRPr="00E80A9C" w:rsidRDefault="00E80A9C" w:rsidP="00C31643">
      <w:pPr>
        <w:rPr>
          <w:b/>
          <w:sz w:val="26"/>
          <w:szCs w:val="26"/>
        </w:rPr>
      </w:pPr>
      <w:r w:rsidRPr="00E80A9C">
        <w:rPr>
          <w:b/>
          <w:sz w:val="26"/>
          <w:szCs w:val="26"/>
        </w:rPr>
        <w:t>Motion #14-189</w:t>
      </w:r>
    </w:p>
    <w:p w:rsidR="00E80A9C" w:rsidRPr="00E80A9C" w:rsidRDefault="00E80A9C" w:rsidP="00C31643">
      <w:pPr>
        <w:rPr>
          <w:b/>
          <w:sz w:val="26"/>
          <w:szCs w:val="26"/>
        </w:rPr>
      </w:pPr>
      <w:r w:rsidRPr="00E80A9C">
        <w:rPr>
          <w:b/>
          <w:sz w:val="26"/>
          <w:szCs w:val="26"/>
        </w:rPr>
        <w:t>Storm &amp; Sanitary Sewer Improvements Contract #1</w:t>
      </w:r>
    </w:p>
    <w:p w:rsidR="00C31643" w:rsidRDefault="00C31643" w:rsidP="00C31643"/>
    <w:p w:rsidR="00C31643" w:rsidRDefault="00E80A9C" w:rsidP="00C31643">
      <w:r>
        <w:t>Moved by Deputy Mayor Abbott and seconded by Councillor Dove</w:t>
      </w:r>
      <w:r w:rsidR="00C31643">
        <w:t xml:space="preserve"> that the tender for Storm &amp; Sanitary Sewer Improvements Contract #1 be awarded to H. Wareham &amp; Sons Ltd. at a price of $545,757.80, HST inclusive.</w:t>
      </w:r>
    </w:p>
    <w:p w:rsidR="00E80A9C" w:rsidRDefault="00E80A9C" w:rsidP="00C31643"/>
    <w:p w:rsidR="00E80A9C" w:rsidRDefault="00E80A9C" w:rsidP="00C31643">
      <w:r>
        <w:tab/>
      </w:r>
      <w:r>
        <w:tab/>
        <w:t xml:space="preserve">In </w:t>
      </w:r>
      <w:proofErr w:type="spellStart"/>
      <w:r>
        <w:t>Favour</w:t>
      </w:r>
      <w:proofErr w:type="spellEnd"/>
      <w:r>
        <w:t>:</w:t>
      </w:r>
      <w:r>
        <w:tab/>
        <w:t>6</w:t>
      </w:r>
      <w:r>
        <w:tab/>
        <w:t>Opposing:</w:t>
      </w:r>
      <w:r>
        <w:tab/>
        <w:t>0</w:t>
      </w:r>
    </w:p>
    <w:p w:rsidR="00E80A9C" w:rsidRDefault="00E80A9C" w:rsidP="00C31643"/>
    <w:p w:rsidR="00E80A9C" w:rsidRDefault="00E80A9C" w:rsidP="00C31643">
      <w:r w:rsidRPr="00E80A9C">
        <w:rPr>
          <w:b/>
        </w:rPr>
        <w:t>Decision:</w:t>
      </w:r>
      <w:r>
        <w:tab/>
        <w:t>Motion carried.</w:t>
      </w:r>
    </w:p>
    <w:p w:rsidR="00C31643" w:rsidRDefault="00C31643" w:rsidP="00C31643"/>
    <w:p w:rsidR="00C31643" w:rsidRDefault="00C31643" w:rsidP="00C31643">
      <w:r>
        <w:t>This project is $132,000 over budget as the scope of work had to be increased once the detailed engineering was done.  It is a cost shared project with the Province.</w:t>
      </w:r>
    </w:p>
    <w:p w:rsidR="00C31643" w:rsidRDefault="00C31643" w:rsidP="00C31643"/>
    <w:p w:rsidR="00C31643" w:rsidRDefault="00C31643" w:rsidP="00C31643">
      <w:r>
        <w:t xml:space="preserve">The work under this contract includes replacing a section of sanitary sewer on Bowes Street, upgrading the storm sewer at the bottom of Gordon Street and installing a storm system between </w:t>
      </w:r>
      <w:proofErr w:type="spellStart"/>
      <w:r>
        <w:t>Alcock</w:t>
      </w:r>
      <w:proofErr w:type="spellEnd"/>
      <w:r>
        <w:t xml:space="preserve"> Crescent and Bennett Drive.</w:t>
      </w:r>
    </w:p>
    <w:p w:rsidR="00C31643" w:rsidRDefault="00C31643" w:rsidP="00C31643">
      <w:pPr>
        <w:pStyle w:val="Heading3"/>
      </w:pPr>
      <w:r>
        <w:lastRenderedPageBreak/>
        <w:t>Storm &amp; Sanitary Sewer Improvements Contract #2</w:t>
      </w:r>
    </w:p>
    <w:p w:rsidR="00C31643" w:rsidRDefault="00C31643" w:rsidP="00C31643">
      <w:pPr>
        <w:rPr>
          <w:b/>
          <w:u w:val="single"/>
        </w:rPr>
      </w:pPr>
    </w:p>
    <w:p w:rsidR="00C31643" w:rsidRDefault="00C31643" w:rsidP="00C31643">
      <w:r>
        <w:t xml:space="preserve">Tenders were called for Contract #2 of the storm and sanitary sewer improvements and three bids were received.  The lowest bid that met specifications was from </w:t>
      </w:r>
      <w:proofErr w:type="spellStart"/>
      <w:r>
        <w:t>Piercon</w:t>
      </w:r>
      <w:proofErr w:type="spellEnd"/>
      <w:r>
        <w:t xml:space="preserve"> Ltd.</w:t>
      </w:r>
    </w:p>
    <w:p w:rsidR="0076185F" w:rsidRDefault="0076185F" w:rsidP="00C31643"/>
    <w:p w:rsidR="0076185F" w:rsidRPr="0076185F" w:rsidRDefault="0076185F" w:rsidP="00C31643">
      <w:pPr>
        <w:rPr>
          <w:b/>
          <w:sz w:val="26"/>
          <w:szCs w:val="26"/>
        </w:rPr>
      </w:pPr>
      <w:r w:rsidRPr="0076185F">
        <w:rPr>
          <w:b/>
          <w:sz w:val="26"/>
          <w:szCs w:val="26"/>
        </w:rPr>
        <w:t>Motion #14-190</w:t>
      </w:r>
    </w:p>
    <w:p w:rsidR="0076185F" w:rsidRPr="0076185F" w:rsidRDefault="0076185F" w:rsidP="00C31643">
      <w:pPr>
        <w:rPr>
          <w:b/>
          <w:sz w:val="26"/>
          <w:szCs w:val="26"/>
        </w:rPr>
      </w:pPr>
      <w:r w:rsidRPr="0076185F">
        <w:rPr>
          <w:b/>
          <w:sz w:val="26"/>
          <w:szCs w:val="26"/>
        </w:rPr>
        <w:t>Storm &amp; Sanitary Sewer Improvements Contract #2</w:t>
      </w:r>
    </w:p>
    <w:p w:rsidR="00C31643" w:rsidRDefault="00C31643" w:rsidP="00C31643"/>
    <w:p w:rsidR="00C31643" w:rsidRDefault="0076185F" w:rsidP="00C31643">
      <w:r>
        <w:t>Moved by Deputy Mayor Abbott and seconded by Councillor Parrott</w:t>
      </w:r>
      <w:r w:rsidR="00C31643">
        <w:t xml:space="preserve"> that the tender for Storm &amp; Sanitary Sewer Improvements Contract #2 be awarded to </w:t>
      </w:r>
      <w:proofErr w:type="spellStart"/>
      <w:r w:rsidR="00C31643">
        <w:t>Piercon</w:t>
      </w:r>
      <w:proofErr w:type="spellEnd"/>
      <w:r w:rsidR="00C31643">
        <w:t xml:space="preserve"> Ltd. at a price of $616,650.55, HST inclusive.</w:t>
      </w:r>
    </w:p>
    <w:p w:rsidR="0076185F" w:rsidRDefault="0076185F" w:rsidP="00C31643"/>
    <w:p w:rsidR="0076185F" w:rsidRDefault="0076185F" w:rsidP="00C31643">
      <w:r>
        <w:tab/>
      </w:r>
      <w:r>
        <w:tab/>
        <w:t xml:space="preserve">In </w:t>
      </w:r>
      <w:proofErr w:type="spellStart"/>
      <w:r>
        <w:t>Favour</w:t>
      </w:r>
      <w:proofErr w:type="spellEnd"/>
      <w:r>
        <w:t>:</w:t>
      </w:r>
      <w:r>
        <w:tab/>
        <w:t>6</w:t>
      </w:r>
      <w:r>
        <w:tab/>
        <w:t>Opposing:</w:t>
      </w:r>
      <w:r>
        <w:tab/>
        <w:t>0</w:t>
      </w:r>
    </w:p>
    <w:p w:rsidR="0076185F" w:rsidRDefault="0076185F" w:rsidP="00C31643"/>
    <w:p w:rsidR="0076185F" w:rsidRDefault="0076185F" w:rsidP="00C31643">
      <w:r w:rsidRPr="0076185F">
        <w:rPr>
          <w:b/>
        </w:rPr>
        <w:t>Decision:</w:t>
      </w:r>
      <w:r>
        <w:tab/>
        <w:t>Motion carried.</w:t>
      </w:r>
    </w:p>
    <w:p w:rsidR="00C31643" w:rsidRDefault="00C31643" w:rsidP="00C31643"/>
    <w:p w:rsidR="00C31643" w:rsidRDefault="00C31643" w:rsidP="00C31643">
      <w:r>
        <w:t>This project is $25,400 over budget and is a cost shared project with the Province.</w:t>
      </w:r>
    </w:p>
    <w:p w:rsidR="00C31643" w:rsidRDefault="00C31643" w:rsidP="00C31643"/>
    <w:p w:rsidR="00C31643" w:rsidRPr="007048AF" w:rsidRDefault="00C31643" w:rsidP="00C31643">
      <w:r>
        <w:t>The work under this contract includes installing overflow pipes on two areas of Morgan Drive as well as upgrading the size of the line on a section of Bennett Drive.</w:t>
      </w:r>
    </w:p>
    <w:p w:rsidR="00C31643" w:rsidRDefault="00C31643" w:rsidP="00C31643">
      <w:pPr>
        <w:rPr>
          <w:u w:val="single"/>
        </w:rPr>
      </w:pPr>
    </w:p>
    <w:p w:rsidR="00C31643" w:rsidRDefault="00C31643" w:rsidP="00C31643">
      <w:r>
        <w:t xml:space="preserve">Tenders for the rest of the storm and sanitary improvements close </w:t>
      </w:r>
      <w:r w:rsidR="005E2985">
        <w:t xml:space="preserve">on </w:t>
      </w:r>
      <w:r>
        <w:t>t Monday, September 8</w:t>
      </w:r>
      <w:r w:rsidRPr="00CC6FC5">
        <w:rPr>
          <w:vertAlign w:val="superscript"/>
        </w:rPr>
        <w:t>th</w:t>
      </w:r>
      <w:r>
        <w:t xml:space="preserve"> and Council hopes to award them at a Special Public Meeting on September 10</w:t>
      </w:r>
      <w:r w:rsidRPr="00CC6FC5">
        <w:rPr>
          <w:vertAlign w:val="superscript"/>
        </w:rPr>
        <w:t>th</w:t>
      </w:r>
      <w:r>
        <w:t>.</w:t>
      </w:r>
    </w:p>
    <w:p w:rsidR="00C31643" w:rsidRDefault="00C31643" w:rsidP="00C31643"/>
    <w:p w:rsidR="007C1114" w:rsidRDefault="007C1114" w:rsidP="007C1114">
      <w:pPr>
        <w:pStyle w:val="Heading3"/>
      </w:pPr>
      <w:r>
        <w:t>Raynham Playground</w:t>
      </w:r>
    </w:p>
    <w:p w:rsidR="007C1114" w:rsidRPr="00022F7E" w:rsidRDefault="007C1114" w:rsidP="00C31643"/>
    <w:p w:rsidR="007C1114" w:rsidRPr="00022F7E" w:rsidRDefault="007C1114" w:rsidP="00C31643">
      <w:r w:rsidRPr="00022F7E">
        <w:t xml:space="preserve">It was noted that the Raynham Playground will be </w:t>
      </w:r>
      <w:r w:rsidR="005E2985" w:rsidRPr="00022F7E">
        <w:t>open</w:t>
      </w:r>
      <w:r w:rsidRPr="00022F7E">
        <w:t xml:space="preserve"> during construction</w:t>
      </w:r>
      <w:r w:rsidR="00094D09" w:rsidRPr="00022F7E">
        <w:t xml:space="preserve"> of the new 4-6 School</w:t>
      </w:r>
      <w:r w:rsidRPr="00022F7E">
        <w:t>.</w:t>
      </w:r>
    </w:p>
    <w:p w:rsidR="007C1114" w:rsidRDefault="007C1114" w:rsidP="00C31643"/>
    <w:p w:rsidR="007C1114" w:rsidRDefault="00103118" w:rsidP="00103118">
      <w:pPr>
        <w:pStyle w:val="Heading3"/>
      </w:pPr>
      <w:r>
        <w:t>AHL Games</w:t>
      </w:r>
    </w:p>
    <w:p w:rsidR="00103118" w:rsidRDefault="00103118" w:rsidP="00C31643"/>
    <w:p w:rsidR="00103118" w:rsidRPr="00022F7E" w:rsidRDefault="00103118" w:rsidP="00C31643">
      <w:r w:rsidRPr="00022F7E">
        <w:t xml:space="preserve">It was noted that fans can purchase tickets </w:t>
      </w:r>
      <w:r w:rsidR="00094D09" w:rsidRPr="00022F7E">
        <w:t xml:space="preserve">starting </w:t>
      </w:r>
      <w:r w:rsidRPr="00022F7E">
        <w:t>on September 4</w:t>
      </w:r>
      <w:r w:rsidRPr="00022F7E">
        <w:rPr>
          <w:vertAlign w:val="superscript"/>
        </w:rPr>
        <w:t>th</w:t>
      </w:r>
      <w:r w:rsidRPr="00022F7E">
        <w:t xml:space="preserve"> at the Gander Community Centre from 9am-4pm for the AHL Game</w:t>
      </w:r>
      <w:r w:rsidR="008866C3" w:rsidRPr="00022F7E">
        <w:t xml:space="preserve"> </w:t>
      </w:r>
      <w:r w:rsidR="00094D09" w:rsidRPr="00022F7E">
        <w:t>between the</w:t>
      </w:r>
      <w:r w:rsidRPr="00022F7E">
        <w:t xml:space="preserve"> St. John’s Icecaps </w:t>
      </w:r>
      <w:r w:rsidR="00094D09" w:rsidRPr="00022F7E">
        <w:t>and</w:t>
      </w:r>
      <w:r w:rsidR="008866C3" w:rsidRPr="00022F7E">
        <w:t xml:space="preserve"> </w:t>
      </w:r>
      <w:r w:rsidRPr="00022F7E">
        <w:t>Hamilton Bulldogs</w:t>
      </w:r>
      <w:r w:rsidR="00094D09" w:rsidRPr="00022F7E">
        <w:t xml:space="preserve"> on October 3rd</w:t>
      </w:r>
      <w:r w:rsidRPr="00022F7E">
        <w:t>.  Tickets are $30 for seats and $27 for standing room (this includes taxes and surcharge).</w:t>
      </w:r>
    </w:p>
    <w:p w:rsidR="00103118" w:rsidRDefault="00103118" w:rsidP="00C31643">
      <w:pPr>
        <w:rPr>
          <w:i/>
        </w:rPr>
      </w:pPr>
    </w:p>
    <w:p w:rsidR="00103118" w:rsidRDefault="00103118" w:rsidP="00103118">
      <w:pPr>
        <w:pStyle w:val="Heading3"/>
      </w:pPr>
      <w:r>
        <w:t xml:space="preserve">Acting Director of Recreation &amp; Community Services </w:t>
      </w:r>
    </w:p>
    <w:p w:rsidR="00103118" w:rsidRDefault="00103118" w:rsidP="00C31643"/>
    <w:p w:rsidR="00103118" w:rsidRPr="00022F7E" w:rsidRDefault="005E2985" w:rsidP="00C31643">
      <w:r w:rsidRPr="00022F7E">
        <w:t>Council extended it congratulations and support to Bev Freeborn who will assume the acting Director of Recreation &amp; Community Services position.</w:t>
      </w:r>
    </w:p>
    <w:p w:rsidR="00103118" w:rsidRDefault="00103118" w:rsidP="00C31643"/>
    <w:p w:rsidR="00103118" w:rsidRDefault="00103118" w:rsidP="00C31643"/>
    <w:p w:rsidR="00103118" w:rsidRDefault="00103118" w:rsidP="00103118">
      <w:pPr>
        <w:pStyle w:val="Heading3"/>
      </w:pPr>
      <w:r>
        <w:lastRenderedPageBreak/>
        <w:t>Kraft Celebration</w:t>
      </w:r>
    </w:p>
    <w:p w:rsidR="00103118" w:rsidRDefault="00103118" w:rsidP="00103118"/>
    <w:p w:rsidR="00103118" w:rsidRPr="00022F7E" w:rsidRDefault="00103118" w:rsidP="00103118">
      <w:r w:rsidRPr="00022F7E">
        <w:t xml:space="preserve">The Mayor </w:t>
      </w:r>
      <w:r w:rsidR="00034485" w:rsidRPr="00022F7E">
        <w:t xml:space="preserve">thanked the residents for showing support at the recent </w:t>
      </w:r>
      <w:r w:rsidRPr="00022F7E">
        <w:t xml:space="preserve">Kraft Celebration </w:t>
      </w:r>
      <w:r w:rsidR="00034485" w:rsidRPr="00022F7E">
        <w:t xml:space="preserve">held in Gander.  It is requested </w:t>
      </w:r>
      <w:r w:rsidR="00362F45" w:rsidRPr="00022F7E">
        <w:t xml:space="preserve">that </w:t>
      </w:r>
      <w:r w:rsidRPr="00022F7E">
        <w:t xml:space="preserve">the Town write a letter to Pat Redmond and the Tennis Group thanking them for their hard work in </w:t>
      </w:r>
      <w:r w:rsidR="00094D09" w:rsidRPr="00022F7E">
        <w:t>promoting the sport of tennis</w:t>
      </w:r>
      <w:r w:rsidRPr="00022F7E">
        <w:t>.</w:t>
      </w:r>
    </w:p>
    <w:p w:rsidR="00103118" w:rsidRPr="00022F7E" w:rsidRDefault="00103118" w:rsidP="00103118"/>
    <w:p w:rsidR="00092B02" w:rsidRPr="00092B02" w:rsidRDefault="00C10A5F" w:rsidP="00092B02">
      <w:pPr>
        <w:pStyle w:val="Heading1"/>
      </w:pPr>
      <w:r>
        <w:t>9</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103118">
        <w:rPr>
          <w:b/>
          <w:sz w:val="26"/>
          <w:szCs w:val="26"/>
        </w:rPr>
        <w:t>191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103118">
        <w:t>Deputy Mayor Abbott and seconded by Councillor Parrott</w:t>
      </w:r>
      <w:r w:rsidR="003E67D5">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103118">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D72698">
        <w:t>5</w:t>
      </w:r>
      <w:r w:rsidR="00FC4E11">
        <w:t>:</w:t>
      </w:r>
      <w:r w:rsidR="00103118">
        <w:t>20</w:t>
      </w:r>
      <w:r w:rsidR="00FC4E11">
        <w:t>pm</w:t>
      </w:r>
      <w:r w:rsidR="00C613CD">
        <w:t>.</w:t>
      </w:r>
    </w:p>
    <w:p w:rsidR="00AB03A6" w:rsidRDefault="00AB03A6" w:rsidP="007E0D19"/>
    <w:p w:rsidR="00C36C39" w:rsidRDefault="00C36C39" w:rsidP="007E0D19"/>
    <w:p w:rsidR="00FC700D" w:rsidRDefault="00720A02">
      <w:pPr>
        <w:rPr>
          <w:b/>
        </w:rPr>
      </w:pPr>
      <w:r w:rsidRPr="00720A02">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566E92" w:rsidP="00FC700D">
      <w:pPr>
        <w:rPr>
          <w:b/>
        </w:rPr>
      </w:pPr>
      <w:r>
        <w:rPr>
          <w:b/>
        </w:rPr>
        <w:t>C. Elli</w:t>
      </w:r>
      <w:r w:rsidR="00054954">
        <w:rPr>
          <w:b/>
        </w:rPr>
        <w:t>ott</w:t>
      </w:r>
      <w:r w:rsidR="00923400">
        <w:rPr>
          <w:b/>
        </w:rPr>
        <w:t>,</w:t>
      </w:r>
      <w:r w:rsidR="001355AC">
        <w:rPr>
          <w:b/>
        </w:rPr>
        <w:t xml:space="preserve"> </w:t>
      </w:r>
      <w:r w:rsidR="00CA4CF6">
        <w:rPr>
          <w:b/>
        </w:rPr>
        <w:t>Mayor</w:t>
      </w:r>
    </w:p>
    <w:p w:rsidR="00C36C39" w:rsidRDefault="00C36C39" w:rsidP="00FC700D">
      <w:pPr>
        <w:rPr>
          <w:b/>
        </w:rPr>
      </w:pPr>
    </w:p>
    <w:p w:rsidR="00C36C39" w:rsidRDefault="00C36C39"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881" w:rsidRDefault="007E4881" w:rsidP="007E0D19">
      <w:r>
        <w:separator/>
      </w:r>
    </w:p>
  </w:endnote>
  <w:endnote w:type="continuationSeparator" w:id="0">
    <w:p w:rsidR="007E4881" w:rsidRDefault="007E4881"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881" w:rsidRDefault="007E4881" w:rsidP="007E0D19">
      <w:r>
        <w:separator/>
      </w:r>
    </w:p>
  </w:footnote>
  <w:footnote w:type="continuationSeparator" w:id="0">
    <w:p w:rsidR="007E4881" w:rsidRDefault="007E488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CB" w:rsidRPr="007E0D19" w:rsidRDefault="006266C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September 3,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720A02" w:rsidRPr="007E0D19">
          <w:rPr>
            <w:b/>
            <w:i/>
            <w:color w:val="7F7F7F" w:themeColor="text1" w:themeTint="80"/>
          </w:rPr>
          <w:fldChar w:fldCharType="begin"/>
        </w:r>
        <w:r w:rsidRPr="007E0D19">
          <w:rPr>
            <w:b/>
            <w:i/>
            <w:color w:val="7F7F7F" w:themeColor="text1" w:themeTint="80"/>
          </w:rPr>
          <w:instrText xml:space="preserve"> PAGE </w:instrText>
        </w:r>
        <w:r w:rsidR="00720A02" w:rsidRPr="007E0D19">
          <w:rPr>
            <w:b/>
            <w:i/>
            <w:color w:val="7F7F7F" w:themeColor="text1" w:themeTint="80"/>
          </w:rPr>
          <w:fldChar w:fldCharType="separate"/>
        </w:r>
        <w:r w:rsidR="0027189B">
          <w:rPr>
            <w:b/>
            <w:i/>
            <w:noProof/>
            <w:color w:val="7F7F7F" w:themeColor="text1" w:themeTint="80"/>
          </w:rPr>
          <w:t>19</w:t>
        </w:r>
        <w:r w:rsidR="00720A02" w:rsidRPr="007E0D19">
          <w:rPr>
            <w:b/>
            <w:i/>
            <w:color w:val="7F7F7F" w:themeColor="text1" w:themeTint="80"/>
          </w:rPr>
          <w:fldChar w:fldCharType="end"/>
        </w:r>
        <w:r w:rsidRPr="007E0D19">
          <w:rPr>
            <w:b/>
            <w:i/>
            <w:color w:val="7F7F7F" w:themeColor="text1" w:themeTint="80"/>
          </w:rPr>
          <w:t xml:space="preserve"> of </w:t>
        </w:r>
        <w:r w:rsidR="00720A02" w:rsidRPr="007E0D19">
          <w:rPr>
            <w:b/>
            <w:i/>
            <w:color w:val="7F7F7F" w:themeColor="text1" w:themeTint="80"/>
          </w:rPr>
          <w:fldChar w:fldCharType="begin"/>
        </w:r>
        <w:r w:rsidRPr="007E0D19">
          <w:rPr>
            <w:b/>
            <w:i/>
            <w:color w:val="7F7F7F" w:themeColor="text1" w:themeTint="80"/>
          </w:rPr>
          <w:instrText xml:space="preserve"> NUMPAGES  </w:instrText>
        </w:r>
        <w:r w:rsidR="00720A02" w:rsidRPr="007E0D19">
          <w:rPr>
            <w:b/>
            <w:i/>
            <w:color w:val="7F7F7F" w:themeColor="text1" w:themeTint="80"/>
          </w:rPr>
          <w:fldChar w:fldCharType="separate"/>
        </w:r>
        <w:r w:rsidR="0027189B">
          <w:rPr>
            <w:b/>
            <w:i/>
            <w:noProof/>
            <w:color w:val="7F7F7F" w:themeColor="text1" w:themeTint="80"/>
          </w:rPr>
          <w:t>19</w:t>
        </w:r>
        <w:r w:rsidR="00720A02" w:rsidRPr="007E0D19">
          <w:rPr>
            <w:b/>
            <w:i/>
            <w:color w:val="7F7F7F" w:themeColor="text1" w:themeTint="80"/>
          </w:rPr>
          <w:fldChar w:fldCharType="end"/>
        </w:r>
      </w:sdtContent>
    </w:sdt>
  </w:p>
  <w:p w:rsidR="006266CB" w:rsidRPr="00C22809" w:rsidRDefault="006266CB">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CB" w:rsidRPr="00C20CB1"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266CB" w:rsidRPr="001169EB"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266CB" w:rsidRPr="001169EB"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3, 2014 @ 4:30 p</w:t>
    </w:r>
    <w:r w:rsidRPr="001169EB">
      <w:rPr>
        <w:rFonts w:cs="Arial"/>
        <w:b/>
        <w:sz w:val="28"/>
        <w:szCs w:val="28"/>
      </w:rPr>
      <w:t>m</w:t>
    </w:r>
  </w:p>
  <w:p w:rsidR="006266CB" w:rsidRDefault="006266C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7E07E40"/>
    <w:multiLevelType w:val="hybridMultilevel"/>
    <w:tmpl w:val="4CC2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3">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9">
    <w:nsid w:val="764E50B8"/>
    <w:multiLevelType w:val="hybridMultilevel"/>
    <w:tmpl w:val="0276B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32"/>
  </w:num>
  <w:num w:numId="4">
    <w:abstractNumId w:val="13"/>
  </w:num>
  <w:num w:numId="5">
    <w:abstractNumId w:val="30"/>
  </w:num>
  <w:num w:numId="6">
    <w:abstractNumId w:val="15"/>
  </w:num>
  <w:num w:numId="7">
    <w:abstractNumId w:val="14"/>
  </w:num>
  <w:num w:numId="8">
    <w:abstractNumId w:val="4"/>
  </w:num>
  <w:num w:numId="9">
    <w:abstractNumId w:val="2"/>
  </w:num>
  <w:num w:numId="10">
    <w:abstractNumId w:val="22"/>
  </w:num>
  <w:num w:numId="11">
    <w:abstractNumId w:val="25"/>
  </w:num>
  <w:num w:numId="12">
    <w:abstractNumId w:val="12"/>
  </w:num>
  <w:num w:numId="13">
    <w:abstractNumId w:val="3"/>
  </w:num>
  <w:num w:numId="14">
    <w:abstractNumId w:val="17"/>
  </w:num>
  <w:num w:numId="15">
    <w:abstractNumId w:val="9"/>
  </w:num>
  <w:num w:numId="16">
    <w:abstractNumId w:val="16"/>
  </w:num>
  <w:num w:numId="17">
    <w:abstractNumId w:val="23"/>
  </w:num>
  <w:num w:numId="18">
    <w:abstractNumId w:val="24"/>
  </w:num>
  <w:num w:numId="19">
    <w:abstractNumId w:val="20"/>
  </w:num>
  <w:num w:numId="20">
    <w:abstractNumId w:val="1"/>
  </w:num>
  <w:num w:numId="21">
    <w:abstractNumId w:val="8"/>
  </w:num>
  <w:num w:numId="22">
    <w:abstractNumId w:val="18"/>
  </w:num>
  <w:num w:numId="23">
    <w:abstractNumId w:val="31"/>
  </w:num>
  <w:num w:numId="24">
    <w:abstractNumId w:val="21"/>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26"/>
  </w:num>
  <w:num w:numId="31">
    <w:abstractNumId w:val="7"/>
  </w:num>
  <w:num w:numId="32">
    <w:abstractNumId w:val="11"/>
  </w:num>
  <w:num w:numId="33">
    <w:abstractNumId w:val="2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271"/>
    <w:rsid w:val="00011418"/>
    <w:rsid w:val="00015103"/>
    <w:rsid w:val="00015E8D"/>
    <w:rsid w:val="00016CAA"/>
    <w:rsid w:val="000171CA"/>
    <w:rsid w:val="00017381"/>
    <w:rsid w:val="000203D3"/>
    <w:rsid w:val="00020655"/>
    <w:rsid w:val="00020B59"/>
    <w:rsid w:val="000212E5"/>
    <w:rsid w:val="000228D9"/>
    <w:rsid w:val="00022F7E"/>
    <w:rsid w:val="000236A5"/>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85"/>
    <w:rsid w:val="000344F2"/>
    <w:rsid w:val="00034581"/>
    <w:rsid w:val="00034A1D"/>
    <w:rsid w:val="00036231"/>
    <w:rsid w:val="000366E0"/>
    <w:rsid w:val="00036A65"/>
    <w:rsid w:val="00037FAD"/>
    <w:rsid w:val="000407C2"/>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A34"/>
    <w:rsid w:val="00092673"/>
    <w:rsid w:val="0009271F"/>
    <w:rsid w:val="00092B02"/>
    <w:rsid w:val="000935DA"/>
    <w:rsid w:val="000937E4"/>
    <w:rsid w:val="00093C1C"/>
    <w:rsid w:val="000940EE"/>
    <w:rsid w:val="00094D09"/>
    <w:rsid w:val="00095ED1"/>
    <w:rsid w:val="00095F78"/>
    <w:rsid w:val="0009651E"/>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2B"/>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0CEF"/>
    <w:rsid w:val="00101870"/>
    <w:rsid w:val="001018AF"/>
    <w:rsid w:val="0010190D"/>
    <w:rsid w:val="001020F5"/>
    <w:rsid w:val="00102846"/>
    <w:rsid w:val="00103118"/>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67247"/>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153"/>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6E46"/>
    <w:rsid w:val="002070B5"/>
    <w:rsid w:val="00207D02"/>
    <w:rsid w:val="00210E1C"/>
    <w:rsid w:val="00211314"/>
    <w:rsid w:val="002119EF"/>
    <w:rsid w:val="00212276"/>
    <w:rsid w:val="00212C38"/>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96D"/>
    <w:rsid w:val="0023159F"/>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0D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098"/>
    <w:rsid w:val="002512C8"/>
    <w:rsid w:val="002513CF"/>
    <w:rsid w:val="00251A5A"/>
    <w:rsid w:val="00252908"/>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189B"/>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30C5"/>
    <w:rsid w:val="002A5598"/>
    <w:rsid w:val="002A5854"/>
    <w:rsid w:val="002A65D2"/>
    <w:rsid w:val="002A6A09"/>
    <w:rsid w:val="002A6C31"/>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A71"/>
    <w:rsid w:val="002C4BBA"/>
    <w:rsid w:val="002C583E"/>
    <w:rsid w:val="002C5CCD"/>
    <w:rsid w:val="002D0435"/>
    <w:rsid w:val="002D24FE"/>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6C7C"/>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6E4E"/>
    <w:rsid w:val="003170A0"/>
    <w:rsid w:val="0031747D"/>
    <w:rsid w:val="00317B04"/>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DC1"/>
    <w:rsid w:val="00331F49"/>
    <w:rsid w:val="00332E7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2F45"/>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7AD"/>
    <w:rsid w:val="003E5FD1"/>
    <w:rsid w:val="003E6595"/>
    <w:rsid w:val="003E67D5"/>
    <w:rsid w:val="003F028B"/>
    <w:rsid w:val="003F0F9A"/>
    <w:rsid w:val="003F158C"/>
    <w:rsid w:val="003F1846"/>
    <w:rsid w:val="003F18E8"/>
    <w:rsid w:val="003F28B3"/>
    <w:rsid w:val="003F5133"/>
    <w:rsid w:val="003F5835"/>
    <w:rsid w:val="003F5EF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549D"/>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6751"/>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BF1"/>
    <w:rsid w:val="00503D20"/>
    <w:rsid w:val="00504178"/>
    <w:rsid w:val="00504251"/>
    <w:rsid w:val="00504582"/>
    <w:rsid w:val="0050461E"/>
    <w:rsid w:val="0050462E"/>
    <w:rsid w:val="00504E33"/>
    <w:rsid w:val="005057AD"/>
    <w:rsid w:val="005063F2"/>
    <w:rsid w:val="00506E91"/>
    <w:rsid w:val="0050756F"/>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65A3"/>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238"/>
    <w:rsid w:val="005616D3"/>
    <w:rsid w:val="005618C7"/>
    <w:rsid w:val="00561A29"/>
    <w:rsid w:val="00561BF1"/>
    <w:rsid w:val="005620FF"/>
    <w:rsid w:val="0056466A"/>
    <w:rsid w:val="005646BE"/>
    <w:rsid w:val="00564BB9"/>
    <w:rsid w:val="005658C5"/>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093"/>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5E23"/>
    <w:rsid w:val="005C6666"/>
    <w:rsid w:val="005C6903"/>
    <w:rsid w:val="005C6C9C"/>
    <w:rsid w:val="005C7494"/>
    <w:rsid w:val="005D01E8"/>
    <w:rsid w:val="005D1285"/>
    <w:rsid w:val="005D1386"/>
    <w:rsid w:val="005D1743"/>
    <w:rsid w:val="005D4457"/>
    <w:rsid w:val="005D5196"/>
    <w:rsid w:val="005D51F1"/>
    <w:rsid w:val="005D5597"/>
    <w:rsid w:val="005D5953"/>
    <w:rsid w:val="005D6E6B"/>
    <w:rsid w:val="005D7707"/>
    <w:rsid w:val="005D7D66"/>
    <w:rsid w:val="005D7F44"/>
    <w:rsid w:val="005E0FA3"/>
    <w:rsid w:val="005E19CE"/>
    <w:rsid w:val="005E21B7"/>
    <w:rsid w:val="005E27A0"/>
    <w:rsid w:val="005E2985"/>
    <w:rsid w:val="005E2CC1"/>
    <w:rsid w:val="005E2EDC"/>
    <w:rsid w:val="005E3B03"/>
    <w:rsid w:val="005E4300"/>
    <w:rsid w:val="005E4537"/>
    <w:rsid w:val="005E5047"/>
    <w:rsid w:val="005E51CC"/>
    <w:rsid w:val="005E6C89"/>
    <w:rsid w:val="005E775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B8A"/>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101D"/>
    <w:rsid w:val="00621ABF"/>
    <w:rsid w:val="00621C8F"/>
    <w:rsid w:val="00622EBD"/>
    <w:rsid w:val="0062355E"/>
    <w:rsid w:val="006237A2"/>
    <w:rsid w:val="00623B43"/>
    <w:rsid w:val="00624B98"/>
    <w:rsid w:val="00625775"/>
    <w:rsid w:val="006266CB"/>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1060"/>
    <w:rsid w:val="0068369D"/>
    <w:rsid w:val="00683FD9"/>
    <w:rsid w:val="006846B4"/>
    <w:rsid w:val="00684D4D"/>
    <w:rsid w:val="00685149"/>
    <w:rsid w:val="0068699C"/>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B76F9"/>
    <w:rsid w:val="006C05FE"/>
    <w:rsid w:val="006C0861"/>
    <w:rsid w:val="006C0AC8"/>
    <w:rsid w:val="006C0C39"/>
    <w:rsid w:val="006C11D3"/>
    <w:rsid w:val="006C12E2"/>
    <w:rsid w:val="006C14A7"/>
    <w:rsid w:val="006C1AF3"/>
    <w:rsid w:val="006C2A36"/>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27DE"/>
    <w:rsid w:val="00703EC0"/>
    <w:rsid w:val="0070466B"/>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0A02"/>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85F"/>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6D"/>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36F7"/>
    <w:rsid w:val="00795C29"/>
    <w:rsid w:val="007978A2"/>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114"/>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2BE4"/>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881"/>
    <w:rsid w:val="007E4A1B"/>
    <w:rsid w:val="007E4F8C"/>
    <w:rsid w:val="007E55EC"/>
    <w:rsid w:val="007E7042"/>
    <w:rsid w:val="007E7138"/>
    <w:rsid w:val="007E77F1"/>
    <w:rsid w:val="007E7D9C"/>
    <w:rsid w:val="007F0331"/>
    <w:rsid w:val="007F0556"/>
    <w:rsid w:val="007F1263"/>
    <w:rsid w:val="007F2224"/>
    <w:rsid w:val="007F3B43"/>
    <w:rsid w:val="007F50A3"/>
    <w:rsid w:val="007F5461"/>
    <w:rsid w:val="007F5DA2"/>
    <w:rsid w:val="007F6A60"/>
    <w:rsid w:val="007F6BE4"/>
    <w:rsid w:val="007F73E8"/>
    <w:rsid w:val="007F7928"/>
    <w:rsid w:val="007F7BF6"/>
    <w:rsid w:val="008006A1"/>
    <w:rsid w:val="00801716"/>
    <w:rsid w:val="00801E56"/>
    <w:rsid w:val="008044F6"/>
    <w:rsid w:val="00804A41"/>
    <w:rsid w:val="008066DA"/>
    <w:rsid w:val="008070C9"/>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595A"/>
    <w:rsid w:val="0084797D"/>
    <w:rsid w:val="00847B8B"/>
    <w:rsid w:val="00847BAF"/>
    <w:rsid w:val="0085085F"/>
    <w:rsid w:val="00850F2B"/>
    <w:rsid w:val="008515F0"/>
    <w:rsid w:val="008518CF"/>
    <w:rsid w:val="00852B0C"/>
    <w:rsid w:val="0085396C"/>
    <w:rsid w:val="008542CE"/>
    <w:rsid w:val="00854688"/>
    <w:rsid w:val="00854C09"/>
    <w:rsid w:val="00855CC4"/>
    <w:rsid w:val="00860993"/>
    <w:rsid w:val="0086122F"/>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2D4"/>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6C3"/>
    <w:rsid w:val="00886751"/>
    <w:rsid w:val="00887782"/>
    <w:rsid w:val="00887955"/>
    <w:rsid w:val="00891D92"/>
    <w:rsid w:val="00892414"/>
    <w:rsid w:val="00892845"/>
    <w:rsid w:val="00892E0E"/>
    <w:rsid w:val="00892FF7"/>
    <w:rsid w:val="008931E3"/>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41B"/>
    <w:rsid w:val="008B45E7"/>
    <w:rsid w:val="008B46BA"/>
    <w:rsid w:val="008B4CCC"/>
    <w:rsid w:val="008B6A25"/>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526"/>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2E52"/>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1A1C"/>
    <w:rsid w:val="00922381"/>
    <w:rsid w:val="00923400"/>
    <w:rsid w:val="00923552"/>
    <w:rsid w:val="00923578"/>
    <w:rsid w:val="0092477A"/>
    <w:rsid w:val="00924989"/>
    <w:rsid w:val="00926116"/>
    <w:rsid w:val="009276D3"/>
    <w:rsid w:val="009302CA"/>
    <w:rsid w:val="00930419"/>
    <w:rsid w:val="0093046A"/>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5A8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85"/>
    <w:rsid w:val="009A54AF"/>
    <w:rsid w:val="009A578C"/>
    <w:rsid w:val="009A643A"/>
    <w:rsid w:val="009A7016"/>
    <w:rsid w:val="009A7567"/>
    <w:rsid w:val="009A782F"/>
    <w:rsid w:val="009B0964"/>
    <w:rsid w:val="009B0A2D"/>
    <w:rsid w:val="009B0C72"/>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A15"/>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3FE"/>
    <w:rsid w:val="009F4EC1"/>
    <w:rsid w:val="009F7238"/>
    <w:rsid w:val="009F724F"/>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50F"/>
    <w:rsid w:val="00A46551"/>
    <w:rsid w:val="00A47B82"/>
    <w:rsid w:val="00A47CA0"/>
    <w:rsid w:val="00A50EAE"/>
    <w:rsid w:val="00A51002"/>
    <w:rsid w:val="00A512BB"/>
    <w:rsid w:val="00A513DA"/>
    <w:rsid w:val="00A51C97"/>
    <w:rsid w:val="00A51FE2"/>
    <w:rsid w:val="00A52F12"/>
    <w:rsid w:val="00A53ACD"/>
    <w:rsid w:val="00A53BAC"/>
    <w:rsid w:val="00A54F9C"/>
    <w:rsid w:val="00A552BD"/>
    <w:rsid w:val="00A55FB9"/>
    <w:rsid w:val="00A56AA8"/>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3CE5"/>
    <w:rsid w:val="00A84DC6"/>
    <w:rsid w:val="00A85541"/>
    <w:rsid w:val="00A867DB"/>
    <w:rsid w:val="00A9059A"/>
    <w:rsid w:val="00A90619"/>
    <w:rsid w:val="00A90F6E"/>
    <w:rsid w:val="00A91F9F"/>
    <w:rsid w:val="00A92AF6"/>
    <w:rsid w:val="00A92BC6"/>
    <w:rsid w:val="00A938D0"/>
    <w:rsid w:val="00A9391F"/>
    <w:rsid w:val="00A94939"/>
    <w:rsid w:val="00A94E39"/>
    <w:rsid w:val="00A94F5C"/>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0844"/>
    <w:rsid w:val="00B01EC3"/>
    <w:rsid w:val="00B0215E"/>
    <w:rsid w:val="00B02CE6"/>
    <w:rsid w:val="00B02E70"/>
    <w:rsid w:val="00B0354A"/>
    <w:rsid w:val="00B036F2"/>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842"/>
    <w:rsid w:val="00B51863"/>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C9F"/>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D7E"/>
    <w:rsid w:val="00BA0E06"/>
    <w:rsid w:val="00BA16D8"/>
    <w:rsid w:val="00BA2A92"/>
    <w:rsid w:val="00BA2FCD"/>
    <w:rsid w:val="00BA595B"/>
    <w:rsid w:val="00BA5BB8"/>
    <w:rsid w:val="00BA6DC3"/>
    <w:rsid w:val="00BA6FB4"/>
    <w:rsid w:val="00BB1A2C"/>
    <w:rsid w:val="00BB1C5D"/>
    <w:rsid w:val="00BB2164"/>
    <w:rsid w:val="00BB2436"/>
    <w:rsid w:val="00BB2B87"/>
    <w:rsid w:val="00BB2DD5"/>
    <w:rsid w:val="00BB3739"/>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2470"/>
    <w:rsid w:val="00BD2FC1"/>
    <w:rsid w:val="00BD3286"/>
    <w:rsid w:val="00BD3CF2"/>
    <w:rsid w:val="00BD4513"/>
    <w:rsid w:val="00BD5206"/>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4FCA"/>
    <w:rsid w:val="00BF505D"/>
    <w:rsid w:val="00BF5398"/>
    <w:rsid w:val="00BF61DA"/>
    <w:rsid w:val="00BF6DCC"/>
    <w:rsid w:val="00BF6F77"/>
    <w:rsid w:val="00C01D5A"/>
    <w:rsid w:val="00C033DE"/>
    <w:rsid w:val="00C035A2"/>
    <w:rsid w:val="00C04872"/>
    <w:rsid w:val="00C04C95"/>
    <w:rsid w:val="00C0540C"/>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4CC3"/>
    <w:rsid w:val="00C15105"/>
    <w:rsid w:val="00C155D1"/>
    <w:rsid w:val="00C1627E"/>
    <w:rsid w:val="00C16C44"/>
    <w:rsid w:val="00C16C62"/>
    <w:rsid w:val="00C1777B"/>
    <w:rsid w:val="00C17AC7"/>
    <w:rsid w:val="00C17C4D"/>
    <w:rsid w:val="00C20246"/>
    <w:rsid w:val="00C208E4"/>
    <w:rsid w:val="00C20AA3"/>
    <w:rsid w:val="00C22EB0"/>
    <w:rsid w:val="00C241F2"/>
    <w:rsid w:val="00C24CDF"/>
    <w:rsid w:val="00C24F8D"/>
    <w:rsid w:val="00C25247"/>
    <w:rsid w:val="00C256D4"/>
    <w:rsid w:val="00C2664E"/>
    <w:rsid w:val="00C26941"/>
    <w:rsid w:val="00C30253"/>
    <w:rsid w:val="00C31643"/>
    <w:rsid w:val="00C3228C"/>
    <w:rsid w:val="00C3270F"/>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EAD"/>
    <w:rsid w:val="00CA04F6"/>
    <w:rsid w:val="00CA0D66"/>
    <w:rsid w:val="00CA27FB"/>
    <w:rsid w:val="00CA3048"/>
    <w:rsid w:val="00CA343A"/>
    <w:rsid w:val="00CA3A42"/>
    <w:rsid w:val="00CA3CD8"/>
    <w:rsid w:val="00CA47A1"/>
    <w:rsid w:val="00CA4CF6"/>
    <w:rsid w:val="00CA53AA"/>
    <w:rsid w:val="00CA53B3"/>
    <w:rsid w:val="00CA56F6"/>
    <w:rsid w:val="00CA648F"/>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45A1"/>
    <w:rsid w:val="00CE5729"/>
    <w:rsid w:val="00CE59D0"/>
    <w:rsid w:val="00CE7577"/>
    <w:rsid w:val="00CE7615"/>
    <w:rsid w:val="00CF00DE"/>
    <w:rsid w:val="00CF02E6"/>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0B6D"/>
    <w:rsid w:val="00D20F2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6714"/>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E82"/>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DCC"/>
    <w:rsid w:val="00E42E52"/>
    <w:rsid w:val="00E4341B"/>
    <w:rsid w:val="00E441F9"/>
    <w:rsid w:val="00E45B6A"/>
    <w:rsid w:val="00E46EF1"/>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4D17"/>
    <w:rsid w:val="00E756B1"/>
    <w:rsid w:val="00E76EBA"/>
    <w:rsid w:val="00E770FA"/>
    <w:rsid w:val="00E778A1"/>
    <w:rsid w:val="00E805A2"/>
    <w:rsid w:val="00E809A2"/>
    <w:rsid w:val="00E80A9C"/>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9AB"/>
    <w:rsid w:val="00EC4ACB"/>
    <w:rsid w:val="00EC4B77"/>
    <w:rsid w:val="00EC4F10"/>
    <w:rsid w:val="00EC55D1"/>
    <w:rsid w:val="00EC7146"/>
    <w:rsid w:val="00ED0288"/>
    <w:rsid w:val="00ED0344"/>
    <w:rsid w:val="00ED14CA"/>
    <w:rsid w:val="00ED33C5"/>
    <w:rsid w:val="00ED34E9"/>
    <w:rsid w:val="00ED39A5"/>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3798"/>
    <w:rsid w:val="00EF513F"/>
    <w:rsid w:val="00EF554E"/>
    <w:rsid w:val="00EF630C"/>
    <w:rsid w:val="00EF655A"/>
    <w:rsid w:val="00EF72D7"/>
    <w:rsid w:val="00EF78FC"/>
    <w:rsid w:val="00F00196"/>
    <w:rsid w:val="00F00C58"/>
    <w:rsid w:val="00F016F0"/>
    <w:rsid w:val="00F027E6"/>
    <w:rsid w:val="00F042BA"/>
    <w:rsid w:val="00F04EEC"/>
    <w:rsid w:val="00F052A4"/>
    <w:rsid w:val="00F05A2A"/>
    <w:rsid w:val="00F05FD7"/>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1E68"/>
    <w:rsid w:val="00F322FA"/>
    <w:rsid w:val="00F32579"/>
    <w:rsid w:val="00F33169"/>
    <w:rsid w:val="00F33D0B"/>
    <w:rsid w:val="00F33DF3"/>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43A"/>
    <w:rsid w:val="00F5748A"/>
    <w:rsid w:val="00F5751E"/>
    <w:rsid w:val="00F57978"/>
    <w:rsid w:val="00F57D23"/>
    <w:rsid w:val="00F6012A"/>
    <w:rsid w:val="00F609F7"/>
    <w:rsid w:val="00F61571"/>
    <w:rsid w:val="00F61FF4"/>
    <w:rsid w:val="00F6224C"/>
    <w:rsid w:val="00F625C4"/>
    <w:rsid w:val="00F626ED"/>
    <w:rsid w:val="00F628D1"/>
    <w:rsid w:val="00F62AFE"/>
    <w:rsid w:val="00F63842"/>
    <w:rsid w:val="00F63E6B"/>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655"/>
    <w:rsid w:val="00FB53FA"/>
    <w:rsid w:val="00FB5A9F"/>
    <w:rsid w:val="00FB5D13"/>
    <w:rsid w:val="00FB64E1"/>
    <w:rsid w:val="00FB6BD5"/>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ps.gov.nl.ca/water/"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59E23F-9694-4EB2-9AC9-973DB8A33B36}">
  <ds:schemaRefs>
    <ds:schemaRef ds:uri="http://schemas.openxmlformats.org/officeDocument/2006/bibliography"/>
  </ds:schemaRefs>
</ds:datastoreItem>
</file>

<file path=customXml/itemProps2.xml><?xml version="1.0" encoding="utf-8"?>
<ds:datastoreItem xmlns:ds="http://schemas.openxmlformats.org/officeDocument/2006/customXml" ds:itemID="{57711BCB-644E-448F-8291-1F07FE85094C}"/>
</file>

<file path=customXml/itemProps3.xml><?xml version="1.0" encoding="utf-8"?>
<ds:datastoreItem xmlns:ds="http://schemas.openxmlformats.org/officeDocument/2006/customXml" ds:itemID="{E6E9C3D8-5187-4099-AD13-72722EA901D8}"/>
</file>

<file path=customXml/itemProps4.xml><?xml version="1.0" encoding="utf-8"?>
<ds:datastoreItem xmlns:ds="http://schemas.openxmlformats.org/officeDocument/2006/customXml" ds:itemID="{9B0E4433-2BBF-4CB4-9AD0-DF5CA8A68FB8}"/>
</file>

<file path=docProps/app.xml><?xml version="1.0" encoding="utf-8"?>
<Properties xmlns="http://schemas.openxmlformats.org/officeDocument/2006/extended-properties" xmlns:vt="http://schemas.openxmlformats.org/officeDocument/2006/docPropsVTypes">
  <Template>COUNCIL TEMPLATE</Template>
  <TotalTime>385</TotalTime>
  <Pages>19</Pages>
  <Words>4741</Words>
  <Characters>27025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133</cp:revision>
  <cp:lastPrinted>2014-09-22T11:26:00Z</cp:lastPrinted>
  <dcterms:created xsi:type="dcterms:W3CDTF">2014-08-06T11:57:00Z</dcterms:created>
  <dcterms:modified xsi:type="dcterms:W3CDTF">2014-09-22T11:26:00Z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4487200</vt:r8>
  </property>
</Properties>
</file>